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9D3E6" w14:textId="58B2E327" w:rsidR="00C46EAD" w:rsidRDefault="009354B4" w:rsidP="00C46EAD">
      <w:r w:rsidRPr="00AF4127">
        <w:rPr>
          <w:noProof/>
        </w:rPr>
        <w:drawing>
          <wp:anchor distT="0" distB="0" distL="114300" distR="114300" simplePos="0" relativeHeight="251775488" behindDoc="1" locked="0" layoutInCell="1" allowOverlap="1" wp14:anchorId="4AC3BBEC" wp14:editId="744234C0">
            <wp:simplePos x="0" y="0"/>
            <wp:positionH relativeFrom="margin">
              <wp:posOffset>4698365</wp:posOffset>
            </wp:positionH>
            <wp:positionV relativeFrom="paragraph">
              <wp:posOffset>4445</wp:posOffset>
            </wp:positionV>
            <wp:extent cx="1053465" cy="703580"/>
            <wp:effectExtent l="0" t="0" r="0" b="1270"/>
            <wp:wrapTight wrapText="bothSides">
              <wp:wrapPolygon edited="0">
                <wp:start x="0" y="0"/>
                <wp:lineTo x="0" y="21054"/>
                <wp:lineTo x="21092" y="21054"/>
                <wp:lineTo x="21092" y="0"/>
                <wp:lineTo x="0" y="0"/>
              </wp:wrapPolygon>
            </wp:wrapTight>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53465" cy="703580"/>
                    </a:xfrm>
                    <a:prstGeom prst="rect">
                      <a:avLst/>
                    </a:prstGeom>
                    <a:noFill/>
                  </pic:spPr>
                </pic:pic>
              </a:graphicData>
            </a:graphic>
            <wp14:sizeRelH relativeFrom="margin">
              <wp14:pctWidth>0</wp14:pctWidth>
            </wp14:sizeRelH>
            <wp14:sizeRelV relativeFrom="margin">
              <wp14:pctHeight>0</wp14:pctHeight>
            </wp14:sizeRelV>
          </wp:anchor>
        </w:drawing>
      </w:r>
      <w:r w:rsidR="002767AC">
        <w:rPr>
          <w:noProof/>
        </w:rPr>
        <w:t>Zentra</w:t>
      </w:r>
      <w:r w:rsidR="00317F0E">
        <w:rPr>
          <w:noProof/>
        </w:rPr>
        <w:t>ler Bestandteil eines Solar</w:t>
      </w:r>
      <w:r w:rsidR="009D437A">
        <w:rPr>
          <w:noProof/>
        </w:rPr>
        <w:t>moduls</w:t>
      </w:r>
      <w:r w:rsidR="00317F0E">
        <w:rPr>
          <w:noProof/>
        </w:rPr>
        <w:t xml:space="preserve"> ist die </w:t>
      </w:r>
      <w:r w:rsidR="00317F0E" w:rsidRPr="009D437A">
        <w:rPr>
          <w:b/>
          <w:bCs/>
          <w:noProof/>
        </w:rPr>
        <w:t>Bypass</w:t>
      </w:r>
      <w:r w:rsidR="00E970CA" w:rsidRPr="009D437A">
        <w:rPr>
          <w:b/>
          <w:bCs/>
          <w:noProof/>
        </w:rPr>
        <w:t>-Schaltung</w:t>
      </w:r>
      <w:r w:rsidR="00E970CA">
        <w:rPr>
          <w:noProof/>
        </w:rPr>
        <w:t xml:space="preserve">. </w:t>
      </w:r>
      <w:r>
        <w:rPr>
          <w:noProof/>
        </w:rPr>
        <w:t>Wofür</w:t>
      </w:r>
      <w:r w:rsidR="00E970CA">
        <w:rPr>
          <w:noProof/>
        </w:rPr>
        <w:t xml:space="preserve"> diese gut ist und wie </w:t>
      </w:r>
      <w:r>
        <w:rPr>
          <w:noProof/>
        </w:rPr>
        <w:t>sie</w:t>
      </w:r>
      <w:r w:rsidR="00E970CA">
        <w:rPr>
          <w:noProof/>
        </w:rPr>
        <w:t xml:space="preserve"> funktioniert, </w:t>
      </w:r>
      <w:r w:rsidR="009953C2">
        <w:rPr>
          <w:noProof/>
        </w:rPr>
        <w:t xml:space="preserve">erarbeitest </w:t>
      </w:r>
      <w:r w:rsidR="00E970CA">
        <w:rPr>
          <w:noProof/>
        </w:rPr>
        <w:t>du dir mit dieser Schmankerlaufgabe.</w:t>
      </w:r>
      <w:r w:rsidR="007700B7" w:rsidRPr="007700B7">
        <w:rPr>
          <w:noProof/>
        </w:rPr>
        <w:t xml:space="preserve"> </w:t>
      </w:r>
    </w:p>
    <w:p w14:paraId="6F6C7AF9" w14:textId="77777777" w:rsidR="00AF4127" w:rsidRDefault="00AF4127" w:rsidP="00AF4127">
      <w:pPr>
        <w:jc w:val="right"/>
        <w:rPr>
          <w:noProof/>
        </w:rPr>
      </w:pPr>
    </w:p>
    <w:p w14:paraId="530EFCFC" w14:textId="04669B9D" w:rsidR="00AF4127" w:rsidRPr="00AF4127" w:rsidRDefault="00000000" w:rsidP="00AF4127">
      <w:pPr>
        <w:jc w:val="right"/>
        <w:rPr>
          <w:noProof/>
          <w:sz w:val="14"/>
          <w:szCs w:val="16"/>
        </w:rPr>
      </w:pPr>
      <w:hyperlink r:id="rId9" w:history="1">
        <w:r w:rsidR="00AF4127" w:rsidRPr="00AF4127">
          <w:rPr>
            <w:rStyle w:val="Hyperlink"/>
            <w:noProof/>
            <w:sz w:val="14"/>
            <w:szCs w:val="16"/>
          </w:rPr>
          <w:t>© iStock.com/</w:t>
        </w:r>
      </w:hyperlink>
      <w:hyperlink r:id="rId10" w:history="1">
        <w:r w:rsidR="00AF4127" w:rsidRPr="00AF4127">
          <w:rPr>
            <w:rStyle w:val="Hyperlink"/>
            <w:noProof/>
            <w:sz w:val="14"/>
            <w:szCs w:val="16"/>
          </w:rPr>
          <w:t>coffeekai</w:t>
        </w:r>
      </w:hyperlink>
    </w:p>
    <w:p w14:paraId="0C9E0E3B" w14:textId="7B9743EA" w:rsidR="00C11892" w:rsidRDefault="00207511" w:rsidP="00AF4127">
      <w:pPr>
        <w:pStyle w:val="berschrift2"/>
        <w:spacing w:before="0"/>
      </w:pPr>
      <w:r>
        <w:t>Vorversuch</w:t>
      </w:r>
    </w:p>
    <w:p w14:paraId="1912C0EF" w14:textId="40CA3C2C" w:rsidR="00816F73" w:rsidRDefault="00207511" w:rsidP="00AD4F39">
      <w:r>
        <w:t xml:space="preserve">Um die Leistung eines </w:t>
      </w:r>
      <w:r w:rsidR="003E266E">
        <w:t>Solarmoduls</w:t>
      </w:r>
      <w:r>
        <w:t xml:space="preserve"> zu maximieren, </w:t>
      </w:r>
      <w:r w:rsidR="00A53C19">
        <w:t>sind in diesem die einzelnen Solarzellen in Reihe geschalte</w:t>
      </w:r>
      <w:r w:rsidR="009953C2">
        <w:t>t</w:t>
      </w:r>
      <w:r w:rsidR="00A53C19">
        <w:t xml:space="preserve">. Schwierig wird es, wenn eine oder mehrere Solarzellen </w:t>
      </w:r>
      <w:r w:rsidR="00816F73">
        <w:t>dabei verschattet werden.</w:t>
      </w:r>
      <w:r w:rsidR="00D32EDD" w:rsidRPr="00D32EDD">
        <w:rPr>
          <w:noProof/>
        </w:rPr>
        <w:t xml:space="preserve"> </w:t>
      </w:r>
    </w:p>
    <w:p w14:paraId="09F07171" w14:textId="0D2806C7" w:rsidR="00816F73" w:rsidRDefault="002523D2" w:rsidP="00676702">
      <w:pPr>
        <w:pStyle w:val="Listenabsatz"/>
        <w:numPr>
          <w:ilvl w:val="0"/>
          <w:numId w:val="22"/>
        </w:numPr>
        <w:spacing w:before="60"/>
        <w:ind w:left="357" w:hanging="357"/>
      </w:pPr>
      <w:r>
        <w:rPr>
          <w:noProof/>
        </w:rPr>
        <mc:AlternateContent>
          <mc:Choice Requires="wps">
            <w:drawing>
              <wp:anchor distT="45720" distB="45720" distL="114300" distR="114300" simplePos="0" relativeHeight="251681280" behindDoc="0" locked="0" layoutInCell="1" allowOverlap="1" wp14:anchorId="4A8E0990" wp14:editId="2604832C">
                <wp:simplePos x="0" y="0"/>
                <wp:positionH relativeFrom="column">
                  <wp:posOffset>4965065</wp:posOffset>
                </wp:positionH>
                <wp:positionV relativeFrom="paragraph">
                  <wp:posOffset>738505</wp:posOffset>
                </wp:positionV>
                <wp:extent cx="933450" cy="1404620"/>
                <wp:effectExtent l="0" t="0" r="0" b="4445"/>
                <wp:wrapSquare wrapText="bothSides"/>
                <wp:docPr id="7051892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1404620"/>
                        </a:xfrm>
                        <a:prstGeom prst="rect">
                          <a:avLst/>
                        </a:prstGeom>
                        <a:solidFill>
                          <a:srgbClr val="FFFFFF"/>
                        </a:solidFill>
                        <a:ln w="9525">
                          <a:noFill/>
                          <a:miter lim="800000"/>
                          <a:headEnd/>
                          <a:tailEnd/>
                        </a:ln>
                      </wps:spPr>
                      <wps:txbx>
                        <w:txbxContent>
                          <w:p w14:paraId="3BA391B9" w14:textId="1A0B1E1A" w:rsidR="00A15676" w:rsidRPr="003E266E" w:rsidRDefault="009953C2" w:rsidP="00ED6643">
                            <w:pPr>
                              <w:jc w:val="left"/>
                              <w:rPr>
                                <w:rStyle w:val="Hyperlink"/>
                                <w:sz w:val="16"/>
                                <w:szCs w:val="18"/>
                              </w:rPr>
                            </w:pPr>
                            <w:r w:rsidRPr="003E266E">
                              <w:rPr>
                                <w:sz w:val="16"/>
                                <w:szCs w:val="18"/>
                              </w:rPr>
                              <w:fldChar w:fldCharType="begin"/>
                            </w:r>
                            <w:r w:rsidR="00024095">
                              <w:rPr>
                                <w:sz w:val="16"/>
                                <w:szCs w:val="18"/>
                              </w:rPr>
                              <w:instrText>HYPERLINK "https://bycs.link/Bypass_Grundschaltung"</w:instrText>
                            </w:r>
                            <w:r w:rsidR="00024095" w:rsidRPr="003E266E">
                              <w:rPr>
                                <w:sz w:val="16"/>
                                <w:szCs w:val="18"/>
                              </w:rPr>
                            </w:r>
                            <w:r w:rsidRPr="003E266E">
                              <w:rPr>
                                <w:sz w:val="16"/>
                                <w:szCs w:val="18"/>
                              </w:rPr>
                              <w:fldChar w:fldCharType="separate"/>
                            </w:r>
                            <w:r w:rsidR="005158F2" w:rsidRPr="003E266E">
                              <w:rPr>
                                <w:rStyle w:val="Hyperlink"/>
                                <w:sz w:val="16"/>
                                <w:szCs w:val="18"/>
                              </w:rPr>
                              <w:t>Versuchsaufbau</w:t>
                            </w:r>
                          </w:p>
                          <w:p w14:paraId="6EE519B3" w14:textId="78F428E0" w:rsidR="00D32EDD" w:rsidRPr="003E266E" w:rsidRDefault="00D32EDD" w:rsidP="00ED6643">
                            <w:pPr>
                              <w:jc w:val="left"/>
                              <w:rPr>
                                <w:sz w:val="16"/>
                                <w:szCs w:val="18"/>
                              </w:rPr>
                            </w:pPr>
                            <w:r w:rsidRPr="003E266E">
                              <w:rPr>
                                <w:rStyle w:val="Hyperlink"/>
                                <w:sz w:val="16"/>
                                <w:szCs w:val="18"/>
                              </w:rPr>
                              <w:t>Grundv</w:t>
                            </w:r>
                            <w:r w:rsidRPr="003E266E">
                              <w:rPr>
                                <w:rStyle w:val="Hyperlink"/>
                                <w:sz w:val="16"/>
                                <w:szCs w:val="18"/>
                              </w:rPr>
                              <w:t>e</w:t>
                            </w:r>
                            <w:r w:rsidRPr="003E266E">
                              <w:rPr>
                                <w:rStyle w:val="Hyperlink"/>
                                <w:sz w:val="16"/>
                                <w:szCs w:val="18"/>
                              </w:rPr>
                              <w:t>rsuch</w:t>
                            </w:r>
                            <w:r w:rsidR="009953C2" w:rsidRPr="003E266E">
                              <w:rPr>
                                <w:sz w:val="16"/>
                                <w:szCs w:val="18"/>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A8E0990" id="_x0000_t202" coordsize="21600,21600" o:spt="202" path="m,l,21600r21600,l21600,xe">
                <v:stroke joinstyle="miter"/>
                <v:path gradientshapeok="t" o:connecttype="rect"/>
              </v:shapetype>
              <v:shape id="Textfeld 2" o:spid="_x0000_s1026" type="#_x0000_t202" style="position:absolute;left:0;text-align:left;margin-left:390.95pt;margin-top:58.15pt;width:73.5pt;height:110.6pt;z-index:2516812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" stroked="f">
                <v:textbox style="mso-fit-shape-to-text:t">
                  <w:txbxContent>
                    <w:p w14:paraId="3BA391B9" w14:textId="1A0B1E1A" w:rsidR="00A15676" w:rsidRPr="003E266E" w:rsidRDefault="009953C2" w:rsidP="00ED6643">
                      <w:pPr>
                        <w:jc w:val="left"/>
                        <w:rPr>
                          <w:rStyle w:val="Hyperlink"/>
                          <w:sz w:val="16"/>
                          <w:szCs w:val="18"/>
                        </w:rPr>
                      </w:pPr>
                      <w:r w:rsidRPr="003E266E">
                        <w:rPr>
                          <w:sz w:val="16"/>
                          <w:szCs w:val="18"/>
                        </w:rPr>
                        <w:fldChar w:fldCharType="begin"/>
                      </w:r>
                      <w:r w:rsidR="00024095">
                        <w:rPr>
                          <w:sz w:val="16"/>
                          <w:szCs w:val="18"/>
                        </w:rPr>
                        <w:instrText>HYPERLINK "https://bycs.link/Bypass_Grundschaltung"</w:instrText>
                      </w:r>
                      <w:r w:rsidR="00024095" w:rsidRPr="003E266E">
                        <w:rPr>
                          <w:sz w:val="16"/>
                          <w:szCs w:val="18"/>
                        </w:rPr>
                      </w:r>
                      <w:r w:rsidRPr="003E266E">
                        <w:rPr>
                          <w:sz w:val="16"/>
                          <w:szCs w:val="18"/>
                        </w:rPr>
                        <w:fldChar w:fldCharType="separate"/>
                      </w:r>
                      <w:r w:rsidR="005158F2" w:rsidRPr="003E266E">
                        <w:rPr>
                          <w:rStyle w:val="Hyperlink"/>
                          <w:sz w:val="16"/>
                          <w:szCs w:val="18"/>
                        </w:rPr>
                        <w:t>Versuchsaufbau</w:t>
                      </w:r>
                    </w:p>
                    <w:p w14:paraId="6EE519B3" w14:textId="78F428E0" w:rsidR="00D32EDD" w:rsidRPr="003E266E" w:rsidRDefault="00D32EDD" w:rsidP="00ED6643">
                      <w:pPr>
                        <w:jc w:val="left"/>
                        <w:rPr>
                          <w:sz w:val="16"/>
                          <w:szCs w:val="18"/>
                        </w:rPr>
                      </w:pPr>
                      <w:r w:rsidRPr="003E266E">
                        <w:rPr>
                          <w:rStyle w:val="Hyperlink"/>
                          <w:sz w:val="16"/>
                          <w:szCs w:val="18"/>
                        </w:rPr>
                        <w:t>Grundv</w:t>
                      </w:r>
                      <w:r w:rsidRPr="003E266E">
                        <w:rPr>
                          <w:rStyle w:val="Hyperlink"/>
                          <w:sz w:val="16"/>
                          <w:szCs w:val="18"/>
                        </w:rPr>
                        <w:t>e</w:t>
                      </w:r>
                      <w:r w:rsidRPr="003E266E">
                        <w:rPr>
                          <w:rStyle w:val="Hyperlink"/>
                          <w:sz w:val="16"/>
                          <w:szCs w:val="18"/>
                        </w:rPr>
                        <w:t>rsuch</w:t>
                      </w:r>
                      <w:r w:rsidR="009953C2" w:rsidRPr="003E266E">
                        <w:rPr>
                          <w:sz w:val="16"/>
                          <w:szCs w:val="18"/>
                        </w:rPr>
                        <w:fldChar w:fldCharType="end"/>
                      </w:r>
                    </w:p>
                  </w:txbxContent>
                </v:textbox>
                <w10:wrap type="square"/>
              </v:shape>
            </w:pict>
          </mc:Fallback>
        </mc:AlternateContent>
      </w:r>
      <w:r>
        <w:rPr>
          <w:noProof/>
        </w:rPr>
        <w:drawing>
          <wp:anchor distT="0" distB="0" distL="114300" distR="114300" simplePos="0" relativeHeight="251766272" behindDoc="1" locked="0" layoutInCell="1" allowOverlap="1" wp14:anchorId="101AA244" wp14:editId="355AB1DA">
            <wp:simplePos x="0" y="0"/>
            <wp:positionH relativeFrom="margin">
              <wp:posOffset>5026025</wp:posOffset>
            </wp:positionH>
            <wp:positionV relativeFrom="paragraph">
              <wp:posOffset>8890</wp:posOffset>
            </wp:positionV>
            <wp:extent cx="720000" cy="720000"/>
            <wp:effectExtent l="0" t="0" r="4445" b="4445"/>
            <wp:wrapTight wrapText="bothSides">
              <wp:wrapPolygon edited="0">
                <wp:start x="0" y="0"/>
                <wp:lineTo x="0" y="21162"/>
                <wp:lineTo x="21162" y="21162"/>
                <wp:lineTo x="21162" y="0"/>
                <wp:lineTo x="0" y="0"/>
              </wp:wrapPolygon>
            </wp:wrapTight>
            <wp:docPr id="206946164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354B4" w:rsidRPr="009354B4">
        <w:t xml:space="preserve">Baue </w:t>
      </w:r>
      <w:r w:rsidR="003E266E">
        <w:t xml:space="preserve">zunächst eine Schaltung mit einer und anschließend </w:t>
      </w:r>
      <w:r w:rsidR="009354B4" w:rsidRPr="009354B4">
        <w:t xml:space="preserve">eine Reihenschaltung </w:t>
      </w:r>
      <w:r w:rsidR="003E266E">
        <w:t>mit</w:t>
      </w:r>
      <w:r w:rsidR="009354B4" w:rsidRPr="009354B4">
        <w:t xml:space="preserve"> zwei und </w:t>
      </w:r>
      <w:r w:rsidR="003E266E">
        <w:t>dann</w:t>
      </w:r>
      <w:r w:rsidR="009354B4" w:rsidRPr="009354B4">
        <w:t xml:space="preserve"> drei gleichartige</w:t>
      </w:r>
      <w:r w:rsidR="009C1872">
        <w:t>n</w:t>
      </w:r>
      <w:r w:rsidR="009354B4" w:rsidRPr="009354B4">
        <w:t xml:space="preserve"> Solarzellen auf und miss jeweils die (Gesamt-)</w:t>
      </w:r>
      <w:r w:rsidR="009354B4">
        <w:t xml:space="preserve"> </w:t>
      </w:r>
      <w:r w:rsidR="009354B4" w:rsidRPr="009354B4">
        <w:t>Kurzschlussstromstärke sowie die (Gesamt-)</w:t>
      </w:r>
      <w:r>
        <w:t xml:space="preserve"> </w:t>
      </w:r>
      <w:r w:rsidR="009354B4" w:rsidRPr="009354B4">
        <w:t>Leerlaufspannung in Abhängigkeit von der Anzahl der Solarzellen. Bestimme daraus auch jeweils die Leistung deines „Solarmoduls“ und fasse deine Erkenntnisse in einem Merksatz zusammen.</w:t>
      </w:r>
    </w:p>
    <w:p w14:paraId="080DE46E" w14:textId="3F53C64A" w:rsidR="005158F2" w:rsidRDefault="00A53AF9" w:rsidP="00676702">
      <w:pPr>
        <w:pStyle w:val="Listenabsatz"/>
        <w:numPr>
          <w:ilvl w:val="0"/>
          <w:numId w:val="22"/>
        </w:numPr>
        <w:spacing w:before="60"/>
        <w:ind w:left="357" w:hanging="357"/>
        <w:contextualSpacing w:val="0"/>
      </w:pPr>
      <w:r>
        <w:t xml:space="preserve">Decke </w:t>
      </w:r>
      <w:r w:rsidR="009354B4" w:rsidRPr="009354B4">
        <w:t>bei der Reihenschaltung der drei Solarzellen eine davon vollständig ab und miss wiederum die Kurzschlussstromstärke sowie die Leerlaufspannung. Errechne daraus die Leistung deines verschatteten Moduls. Vergleiche deine Messwerte mit den Ergebnissen aus Teilaufgabe a.</w:t>
      </w:r>
    </w:p>
    <w:p w14:paraId="5F2471E2" w14:textId="34B930E3" w:rsidR="00C11892" w:rsidRDefault="00C11892" w:rsidP="00AD4F39"/>
    <w:p w14:paraId="28018682" w14:textId="6EB513E3" w:rsidR="002C45B5" w:rsidRDefault="002C7413" w:rsidP="002C45B5">
      <w:pPr>
        <w:pStyle w:val="berschrift2"/>
      </w:pPr>
      <w:r>
        <w:rPr>
          <w:noProof/>
        </w:rPr>
        <w:drawing>
          <wp:anchor distT="0" distB="0" distL="114300" distR="114300" simplePos="0" relativeHeight="251759104" behindDoc="1" locked="0" layoutInCell="1" allowOverlap="1" wp14:anchorId="2FA297D2" wp14:editId="4020E5A2">
            <wp:simplePos x="0" y="0"/>
            <wp:positionH relativeFrom="margin">
              <wp:posOffset>5054600</wp:posOffset>
            </wp:positionH>
            <wp:positionV relativeFrom="paragraph">
              <wp:posOffset>377825</wp:posOffset>
            </wp:positionV>
            <wp:extent cx="720000" cy="720000"/>
            <wp:effectExtent l="0" t="0" r="4445" b="4445"/>
            <wp:wrapTight wrapText="bothSides">
              <wp:wrapPolygon edited="0">
                <wp:start x="0" y="0"/>
                <wp:lineTo x="0" y="21162"/>
                <wp:lineTo x="21162" y="21162"/>
                <wp:lineTo x="21162" y="0"/>
                <wp:lineTo x="0" y="0"/>
              </wp:wrapPolygon>
            </wp:wrapTight>
            <wp:docPr id="131139941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C45B5">
        <w:t>Die Bypass-Schaltung</w:t>
      </w:r>
    </w:p>
    <w:p w14:paraId="7C5F4784" w14:textId="4B047402" w:rsidR="002C45B5" w:rsidRDefault="00D85AAC" w:rsidP="00DA40FD">
      <w:pPr>
        <w:spacing w:before="60"/>
      </w:pPr>
      <w:r>
        <w:t>Mit</w:t>
      </w:r>
      <w:r w:rsidR="009C1872">
        <w:t>h</w:t>
      </w:r>
      <w:r>
        <w:t>ilfe von Dioden</w:t>
      </w:r>
      <w:r w:rsidR="004760E4">
        <w:t xml:space="preserve"> (z.</w:t>
      </w:r>
      <w:r w:rsidR="009354B4">
        <w:t xml:space="preserve"> </w:t>
      </w:r>
      <w:r w:rsidR="004760E4">
        <w:t>B. LEDs)</w:t>
      </w:r>
      <w:r>
        <w:t xml:space="preserve"> kann der Strom um die </w:t>
      </w:r>
      <w:r w:rsidR="002170B8">
        <w:t>v</w:t>
      </w:r>
      <w:r>
        <w:t xml:space="preserve">erschatteten Solarzellen herumgeleitet werden. Eine </w:t>
      </w:r>
      <w:r w:rsidR="009953C2">
        <w:t>s</w:t>
      </w:r>
      <w:r>
        <w:t>olche Schaltung nennt man Bypass-Schaltung.</w:t>
      </w:r>
    </w:p>
    <w:p w14:paraId="778D12EF" w14:textId="079E08EF" w:rsidR="00854267" w:rsidRDefault="00B539BF" w:rsidP="00676702">
      <w:pPr>
        <w:pStyle w:val="Listenabsatz"/>
        <w:numPr>
          <w:ilvl w:val="0"/>
          <w:numId w:val="22"/>
        </w:numPr>
        <w:spacing w:before="60"/>
        <w:ind w:left="357" w:hanging="357"/>
        <w:contextualSpacing w:val="0"/>
      </w:pPr>
      <w:r>
        <w:rPr>
          <w:noProof/>
        </w:rPr>
        <mc:AlternateContent>
          <mc:Choice Requires="wps">
            <w:drawing>
              <wp:anchor distT="45720" distB="45720" distL="114300" distR="114300" simplePos="0" relativeHeight="251761152" behindDoc="1" locked="0" layoutInCell="1" allowOverlap="1" wp14:anchorId="7C114EA0" wp14:editId="7F6A6789">
                <wp:simplePos x="0" y="0"/>
                <wp:positionH relativeFrom="column">
                  <wp:posOffset>5052695</wp:posOffset>
                </wp:positionH>
                <wp:positionV relativeFrom="paragraph">
                  <wp:posOffset>420370</wp:posOffset>
                </wp:positionV>
                <wp:extent cx="800100" cy="552450"/>
                <wp:effectExtent l="0" t="0" r="0" b="0"/>
                <wp:wrapTight wrapText="bothSides">
                  <wp:wrapPolygon edited="0">
                    <wp:start x="0" y="0"/>
                    <wp:lineTo x="0" y="20855"/>
                    <wp:lineTo x="21086" y="20855"/>
                    <wp:lineTo x="21086" y="0"/>
                    <wp:lineTo x="0" y="0"/>
                  </wp:wrapPolygon>
                </wp:wrapTight>
                <wp:docPr id="78907588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552450"/>
                        </a:xfrm>
                        <a:prstGeom prst="rect">
                          <a:avLst/>
                        </a:prstGeom>
                        <a:solidFill>
                          <a:srgbClr val="FFFFFF"/>
                        </a:solidFill>
                        <a:ln w="9525">
                          <a:noFill/>
                          <a:miter lim="800000"/>
                          <a:headEnd/>
                          <a:tailEnd/>
                        </a:ln>
                      </wps:spPr>
                      <wps:txbx>
                        <w:txbxContent>
                          <w:p w14:paraId="1A28057F" w14:textId="35B24E58" w:rsidR="002C7413" w:rsidRPr="009C1872" w:rsidRDefault="00B539BF" w:rsidP="002C7413">
                            <w:pPr>
                              <w:jc w:val="left"/>
                              <w:rPr>
                                <w:rStyle w:val="Hyperlink"/>
                                <w:sz w:val="16"/>
                                <w:szCs w:val="16"/>
                              </w:rPr>
                            </w:pPr>
                            <w:r w:rsidRPr="009C1872">
                              <w:rPr>
                                <w:sz w:val="16"/>
                                <w:szCs w:val="16"/>
                              </w:rPr>
                              <w:fldChar w:fldCharType="begin"/>
                            </w:r>
                            <w:r w:rsidRPr="009C1872">
                              <w:rPr>
                                <w:sz w:val="16"/>
                                <w:szCs w:val="16"/>
                              </w:rPr>
                              <w:instrText>HYPERLINK "https://de.wikipedia.org/wiki/Solarmodul"</w:instrText>
                            </w:r>
                            <w:r w:rsidRPr="009C1872">
                              <w:rPr>
                                <w:sz w:val="16"/>
                                <w:szCs w:val="16"/>
                              </w:rPr>
                            </w:r>
                            <w:r w:rsidRPr="009C1872">
                              <w:rPr>
                                <w:sz w:val="16"/>
                                <w:szCs w:val="16"/>
                              </w:rPr>
                              <w:fldChar w:fldCharType="separate"/>
                            </w:r>
                            <w:r w:rsidR="002C7413" w:rsidRPr="009C1872">
                              <w:rPr>
                                <w:rStyle w:val="Hyperlink"/>
                                <w:sz w:val="16"/>
                                <w:szCs w:val="16"/>
                              </w:rPr>
                              <w:t xml:space="preserve">Nutzen von </w:t>
                            </w:r>
                          </w:p>
                          <w:p w14:paraId="3A3508B2" w14:textId="2A82F7ED" w:rsidR="002C7413" w:rsidRPr="009C1872" w:rsidRDefault="002C7413" w:rsidP="002C7413">
                            <w:pPr>
                              <w:jc w:val="left"/>
                              <w:rPr>
                                <w:rStyle w:val="Hyperlink"/>
                                <w:sz w:val="16"/>
                                <w:szCs w:val="16"/>
                              </w:rPr>
                            </w:pPr>
                            <w:r w:rsidRPr="009C1872">
                              <w:rPr>
                                <w:rStyle w:val="Hyperlink"/>
                                <w:sz w:val="16"/>
                                <w:szCs w:val="16"/>
                              </w:rPr>
                              <w:t xml:space="preserve">Bypass – </w:t>
                            </w:r>
                          </w:p>
                          <w:p w14:paraId="1F3A469F" w14:textId="618BF484" w:rsidR="002C7413" w:rsidRPr="009C1872" w:rsidRDefault="002C7413" w:rsidP="002C7413">
                            <w:pPr>
                              <w:jc w:val="left"/>
                              <w:rPr>
                                <w:sz w:val="16"/>
                                <w:szCs w:val="16"/>
                              </w:rPr>
                            </w:pPr>
                            <w:r w:rsidRPr="009C1872">
                              <w:rPr>
                                <w:rStyle w:val="Hyperlink"/>
                                <w:sz w:val="16"/>
                                <w:szCs w:val="16"/>
                              </w:rPr>
                              <w:t>Schaltungen</w:t>
                            </w:r>
                            <w:r w:rsidR="00B539BF" w:rsidRPr="009C1872">
                              <w:rPr>
                                <w:sz w:val="16"/>
                                <w:szCs w:val="16"/>
                              </w:rPr>
                              <w:fldChar w:fldCharType="end"/>
                            </w:r>
                          </w:p>
                          <w:p w14:paraId="4E2DA9A6" w14:textId="77777777" w:rsidR="00B539BF" w:rsidRPr="00A15676" w:rsidRDefault="00B539BF" w:rsidP="002C7413">
                            <w:pPr>
                              <w:jc w:val="left"/>
                              <w:rPr>
                                <w:sz w:val="20"/>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114EA0" id="_x0000_s1027" type="#_x0000_t202" style="position:absolute;left:0;text-align:left;margin-left:397.85pt;margin-top:33.1pt;width:63pt;height:43.5pt;z-index:-251555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" stroked="f">
                <v:textbox>
                  <w:txbxContent>
                    <w:p w14:paraId="1A28057F" w14:textId="35B24E58" w:rsidR="002C7413" w:rsidRPr="009C1872" w:rsidRDefault="00B539BF" w:rsidP="002C7413">
                      <w:pPr>
                        <w:jc w:val="left"/>
                        <w:rPr>
                          <w:rStyle w:val="Hyperlink"/>
                          <w:sz w:val="16"/>
                          <w:szCs w:val="16"/>
                        </w:rPr>
                      </w:pPr>
                      <w:r w:rsidRPr="009C1872">
                        <w:rPr>
                          <w:sz w:val="16"/>
                          <w:szCs w:val="16"/>
                        </w:rPr>
                        <w:fldChar w:fldCharType="begin"/>
                      </w:r>
                      <w:r w:rsidRPr="009C1872">
                        <w:rPr>
                          <w:sz w:val="16"/>
                          <w:szCs w:val="16"/>
                        </w:rPr>
                        <w:instrText>HYPERLINK "https://de.wikipedia.org/wiki/Solarmodul"</w:instrText>
                      </w:r>
                      <w:r w:rsidRPr="009C1872">
                        <w:rPr>
                          <w:sz w:val="16"/>
                          <w:szCs w:val="16"/>
                        </w:rPr>
                      </w:r>
                      <w:r w:rsidRPr="009C1872">
                        <w:rPr>
                          <w:sz w:val="16"/>
                          <w:szCs w:val="16"/>
                        </w:rPr>
                        <w:fldChar w:fldCharType="separate"/>
                      </w:r>
                      <w:r w:rsidR="002C7413" w:rsidRPr="009C1872">
                        <w:rPr>
                          <w:rStyle w:val="Hyperlink"/>
                          <w:sz w:val="16"/>
                          <w:szCs w:val="16"/>
                        </w:rPr>
                        <w:t xml:space="preserve">Nutzen von </w:t>
                      </w:r>
                    </w:p>
                    <w:p w14:paraId="3A3508B2" w14:textId="2A82F7ED" w:rsidR="002C7413" w:rsidRPr="009C1872" w:rsidRDefault="002C7413" w:rsidP="002C7413">
                      <w:pPr>
                        <w:jc w:val="left"/>
                        <w:rPr>
                          <w:rStyle w:val="Hyperlink"/>
                          <w:sz w:val="16"/>
                          <w:szCs w:val="16"/>
                        </w:rPr>
                      </w:pPr>
                      <w:r w:rsidRPr="009C1872">
                        <w:rPr>
                          <w:rStyle w:val="Hyperlink"/>
                          <w:sz w:val="16"/>
                          <w:szCs w:val="16"/>
                        </w:rPr>
                        <w:t xml:space="preserve">Bypass – </w:t>
                      </w:r>
                    </w:p>
                    <w:p w14:paraId="1F3A469F" w14:textId="618BF484" w:rsidR="002C7413" w:rsidRPr="009C1872" w:rsidRDefault="002C7413" w:rsidP="002C7413">
                      <w:pPr>
                        <w:jc w:val="left"/>
                        <w:rPr>
                          <w:sz w:val="16"/>
                          <w:szCs w:val="16"/>
                        </w:rPr>
                      </w:pPr>
                      <w:r w:rsidRPr="009C1872">
                        <w:rPr>
                          <w:rStyle w:val="Hyperlink"/>
                          <w:sz w:val="16"/>
                          <w:szCs w:val="16"/>
                        </w:rPr>
                        <w:t>Schaltungen</w:t>
                      </w:r>
                      <w:r w:rsidR="00B539BF" w:rsidRPr="009C1872">
                        <w:rPr>
                          <w:sz w:val="16"/>
                          <w:szCs w:val="16"/>
                        </w:rPr>
                        <w:fldChar w:fldCharType="end"/>
                      </w:r>
                    </w:p>
                    <w:p w14:paraId="4E2DA9A6" w14:textId="77777777" w:rsidR="00B539BF" w:rsidRPr="00A15676" w:rsidRDefault="00B539BF" w:rsidP="002C7413">
                      <w:pPr>
                        <w:jc w:val="left"/>
                        <w:rPr>
                          <w:sz w:val="20"/>
                          <w:szCs w:val="22"/>
                        </w:rPr>
                      </w:pPr>
                    </w:p>
                  </w:txbxContent>
                </v:textbox>
                <w10:wrap type="tight"/>
              </v:shape>
            </w:pict>
          </mc:Fallback>
        </mc:AlternateContent>
      </w:r>
      <w:r w:rsidR="00854267">
        <w:t>L</w:t>
      </w:r>
      <w:r w:rsidR="009C1872">
        <w:t>ies</w:t>
      </w:r>
      <w:r w:rsidR="00854267">
        <w:t xml:space="preserve"> dir folgende Informationen</w:t>
      </w:r>
      <w:r>
        <w:t xml:space="preserve"> (Unterüberschrift: </w:t>
      </w:r>
      <w:r w:rsidRPr="00B539BF">
        <w:rPr>
          <w:i/>
          <w:iCs/>
        </w:rPr>
        <w:t>Die Freilauf- oder Bypass-Diode</w:t>
      </w:r>
      <w:r w:rsidRPr="00B539BF">
        <w:t>)</w:t>
      </w:r>
      <w:r>
        <w:rPr>
          <w:b/>
          <w:bCs/>
        </w:rPr>
        <w:t xml:space="preserve"> </w:t>
      </w:r>
      <w:r w:rsidR="00854267">
        <w:t>durch</w:t>
      </w:r>
      <w:r w:rsidR="00B01196">
        <w:t xml:space="preserve"> und fasse zusammen, warum eine solche Schaltung notwendig ist.</w:t>
      </w:r>
    </w:p>
    <w:p w14:paraId="771F2945" w14:textId="3E47F4CD" w:rsidR="002170B8" w:rsidRPr="002C45B5" w:rsidRDefault="002170B8" w:rsidP="00676702">
      <w:pPr>
        <w:pStyle w:val="Listenabsatz"/>
        <w:numPr>
          <w:ilvl w:val="0"/>
          <w:numId w:val="22"/>
        </w:numPr>
        <w:spacing w:before="60"/>
        <w:ind w:left="357" w:hanging="357"/>
        <w:contextualSpacing w:val="0"/>
      </w:pPr>
      <w:r>
        <w:t xml:space="preserve">Schau dir den </w:t>
      </w:r>
      <w:r w:rsidR="00E75B44">
        <w:t>Modella</w:t>
      </w:r>
      <w:r>
        <w:t>ufbau einer Bypass</w:t>
      </w:r>
      <w:r w:rsidR="005A32C8">
        <w:t>-Schaltung an</w:t>
      </w:r>
      <w:r w:rsidR="001749D8">
        <w:t>. Beantworte im Nachhinein das dazugehörige Quiz</w:t>
      </w:r>
      <w:r w:rsidR="005A32C8">
        <w:t xml:space="preserve"> und baue ein solches Modell nach. Du kannst es auch mit weniger Solarzellen betreiben.</w:t>
      </w:r>
      <w:r w:rsidR="00AD01B2">
        <w:t xml:space="preserve"> </w:t>
      </w:r>
    </w:p>
    <w:p w14:paraId="0DF5421B" w14:textId="24F6E3DA" w:rsidR="002C45B5" w:rsidRDefault="002523D2" w:rsidP="00DA40FD">
      <w:pPr>
        <w:spacing w:before="60"/>
      </w:pPr>
      <w:r>
        <w:rPr>
          <w:noProof/>
        </w:rPr>
        <w:drawing>
          <wp:anchor distT="0" distB="0" distL="114300" distR="114300" simplePos="0" relativeHeight="251768320" behindDoc="1" locked="0" layoutInCell="1" allowOverlap="1" wp14:anchorId="372CF9DE" wp14:editId="1FA638BE">
            <wp:simplePos x="0" y="0"/>
            <wp:positionH relativeFrom="column">
              <wp:posOffset>2306320</wp:posOffset>
            </wp:positionH>
            <wp:positionV relativeFrom="paragraph">
              <wp:posOffset>36195</wp:posOffset>
            </wp:positionV>
            <wp:extent cx="720000" cy="720000"/>
            <wp:effectExtent l="0" t="0" r="4445" b="4445"/>
            <wp:wrapTight wrapText="bothSides">
              <wp:wrapPolygon edited="0">
                <wp:start x="0" y="0"/>
                <wp:lineTo x="0" y="21162"/>
                <wp:lineTo x="21162" y="21162"/>
                <wp:lineTo x="21162" y="0"/>
                <wp:lineTo x="0" y="0"/>
              </wp:wrapPolygon>
            </wp:wrapTight>
            <wp:docPr id="30303207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69344" behindDoc="1" locked="0" layoutInCell="1" allowOverlap="1" wp14:anchorId="1F74F3F6" wp14:editId="4AFAA72C">
            <wp:simplePos x="0" y="0"/>
            <wp:positionH relativeFrom="column">
              <wp:posOffset>4244975</wp:posOffset>
            </wp:positionH>
            <wp:positionV relativeFrom="paragraph">
              <wp:posOffset>39370</wp:posOffset>
            </wp:positionV>
            <wp:extent cx="719455" cy="719455"/>
            <wp:effectExtent l="0" t="0" r="4445" b="4445"/>
            <wp:wrapTight wrapText="bothSides">
              <wp:wrapPolygon edited="0">
                <wp:start x="0" y="0"/>
                <wp:lineTo x="0" y="21162"/>
                <wp:lineTo x="21162" y="21162"/>
                <wp:lineTo x="21162" y="0"/>
                <wp:lineTo x="0" y="0"/>
              </wp:wrapPolygon>
            </wp:wrapTight>
            <wp:docPr id="20799681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39BF">
        <w:rPr>
          <w:noProof/>
        </w:rPr>
        <w:drawing>
          <wp:anchor distT="0" distB="0" distL="114300" distR="114300" simplePos="0" relativeHeight="251767296" behindDoc="1" locked="0" layoutInCell="1" allowOverlap="1" wp14:anchorId="7FC5A22B" wp14:editId="3AAAD879">
            <wp:simplePos x="0" y="0"/>
            <wp:positionH relativeFrom="column">
              <wp:posOffset>246380</wp:posOffset>
            </wp:positionH>
            <wp:positionV relativeFrom="paragraph">
              <wp:posOffset>36195</wp:posOffset>
            </wp:positionV>
            <wp:extent cx="720000" cy="720000"/>
            <wp:effectExtent l="0" t="0" r="4445" b="4445"/>
            <wp:wrapTight wrapText="bothSides">
              <wp:wrapPolygon edited="0">
                <wp:start x="0" y="0"/>
                <wp:lineTo x="0" y="21162"/>
                <wp:lineTo x="21162" y="21162"/>
                <wp:lineTo x="21162" y="0"/>
                <wp:lineTo x="0" y="0"/>
              </wp:wrapPolygon>
            </wp:wrapTight>
            <wp:docPr id="2289286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AA9438" w14:textId="5629EE5C" w:rsidR="00C11892" w:rsidRDefault="00C11892" w:rsidP="00DA40FD">
      <w:pPr>
        <w:spacing w:before="60"/>
      </w:pPr>
    </w:p>
    <w:p w14:paraId="68B8D90D" w14:textId="6ABEB0C7" w:rsidR="00AD01B2" w:rsidRDefault="00AD01B2" w:rsidP="00DA40FD">
      <w:pPr>
        <w:spacing w:before="60"/>
      </w:pPr>
    </w:p>
    <w:p w14:paraId="3DF05725" w14:textId="3F6C6B1E" w:rsidR="00AD01B2" w:rsidRDefault="009C1872" w:rsidP="00DA40FD">
      <w:pPr>
        <w:spacing w:before="60"/>
      </w:pPr>
      <w:r>
        <w:rPr>
          <w:noProof/>
        </w:rPr>
        <mc:AlternateContent>
          <mc:Choice Requires="wps">
            <w:drawing>
              <wp:anchor distT="45720" distB="45720" distL="114300" distR="114300" simplePos="0" relativeHeight="251742720" behindDoc="0" locked="0" layoutInCell="1" allowOverlap="1" wp14:anchorId="4750E453" wp14:editId="35276B41">
                <wp:simplePos x="0" y="0"/>
                <wp:positionH relativeFrom="column">
                  <wp:posOffset>156845</wp:posOffset>
                </wp:positionH>
                <wp:positionV relativeFrom="paragraph">
                  <wp:posOffset>129540</wp:posOffset>
                </wp:positionV>
                <wp:extent cx="1219200" cy="381000"/>
                <wp:effectExtent l="0" t="0" r="0" b="0"/>
                <wp:wrapSquare wrapText="bothSides"/>
                <wp:docPr id="16040887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381000"/>
                        </a:xfrm>
                        <a:prstGeom prst="rect">
                          <a:avLst/>
                        </a:prstGeom>
                        <a:solidFill>
                          <a:srgbClr val="FFFFFF"/>
                        </a:solidFill>
                        <a:ln w="9525">
                          <a:noFill/>
                          <a:miter lim="800000"/>
                          <a:headEnd/>
                          <a:tailEnd/>
                        </a:ln>
                      </wps:spPr>
                      <wps:txbx>
                        <w:txbxContent>
                          <w:p w14:paraId="62544A2F" w14:textId="41161823" w:rsidR="003E266E" w:rsidRPr="009C1872" w:rsidRDefault="003E266E" w:rsidP="003E266E">
                            <w:pPr>
                              <w:jc w:val="left"/>
                              <w:rPr>
                                <w:rStyle w:val="Hyperlink"/>
                                <w:sz w:val="16"/>
                                <w:szCs w:val="16"/>
                              </w:rPr>
                            </w:pPr>
                            <w:r w:rsidRPr="009C1872">
                              <w:rPr>
                                <w:sz w:val="16"/>
                                <w:szCs w:val="16"/>
                              </w:rPr>
                              <w:t xml:space="preserve">1. </w:t>
                            </w:r>
                            <w:r w:rsidR="00741C45" w:rsidRPr="009C1872">
                              <w:rPr>
                                <w:sz w:val="16"/>
                                <w:szCs w:val="16"/>
                              </w:rPr>
                              <w:fldChar w:fldCharType="begin"/>
                            </w:r>
                            <w:r w:rsidR="00024095">
                              <w:rPr>
                                <w:sz w:val="16"/>
                                <w:szCs w:val="16"/>
                              </w:rPr>
                              <w:instrText>HYPERLINK "https://bycs.link/Bypass_Schaltung"</w:instrText>
                            </w:r>
                            <w:r w:rsidR="00024095" w:rsidRPr="009C1872">
                              <w:rPr>
                                <w:sz w:val="16"/>
                                <w:szCs w:val="16"/>
                              </w:rPr>
                            </w:r>
                            <w:r w:rsidR="00741C45" w:rsidRPr="009C1872">
                              <w:rPr>
                                <w:sz w:val="16"/>
                                <w:szCs w:val="16"/>
                              </w:rPr>
                              <w:fldChar w:fldCharType="separate"/>
                            </w:r>
                            <w:r w:rsidRPr="009C1872">
                              <w:rPr>
                                <w:rStyle w:val="Hyperlink"/>
                                <w:sz w:val="16"/>
                                <w:szCs w:val="16"/>
                              </w:rPr>
                              <w:t xml:space="preserve">Schaltplan und </w:t>
                            </w:r>
                          </w:p>
                          <w:p w14:paraId="50ACD589" w14:textId="0B764988" w:rsidR="00AD01B2" w:rsidRPr="009C1872" w:rsidRDefault="003E266E" w:rsidP="003E266E">
                            <w:pPr>
                              <w:jc w:val="left"/>
                              <w:rPr>
                                <w:sz w:val="16"/>
                                <w:szCs w:val="16"/>
                              </w:rPr>
                            </w:pPr>
                            <w:r w:rsidRPr="009C1872">
                              <w:rPr>
                                <w:rStyle w:val="Hyperlink"/>
                                <w:sz w:val="16"/>
                                <w:szCs w:val="16"/>
                              </w:rPr>
                              <w:t>Aufbau</w:t>
                            </w:r>
                            <w:r w:rsidR="00741C45" w:rsidRPr="009C1872">
                              <w:rPr>
                                <w:rStyle w:val="Hyperlink"/>
                                <w:sz w:val="16"/>
                                <w:szCs w:val="16"/>
                              </w:rPr>
                              <w:t>- Bypass</w:t>
                            </w:r>
                            <w:r w:rsidR="00741C45" w:rsidRPr="009C1872">
                              <w:rPr>
                                <w:sz w:val="16"/>
                                <w:szCs w:val="1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50E453" id="_x0000_s1028" type="#_x0000_t202" style="position:absolute;left:0;text-align:left;margin-left:12.35pt;margin-top:10.2pt;width:96pt;height:30pt;z-index:251742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" stroked="f">
                <v:textbox>
                  <w:txbxContent>
                    <w:p w14:paraId="62544A2F" w14:textId="41161823" w:rsidR="003E266E" w:rsidRPr="009C1872" w:rsidRDefault="003E266E" w:rsidP="003E266E">
                      <w:pPr>
                        <w:jc w:val="left"/>
                        <w:rPr>
                          <w:rStyle w:val="Hyperlink"/>
                          <w:sz w:val="16"/>
                          <w:szCs w:val="16"/>
                        </w:rPr>
                      </w:pPr>
                      <w:r w:rsidRPr="009C1872">
                        <w:rPr>
                          <w:sz w:val="16"/>
                          <w:szCs w:val="16"/>
                        </w:rPr>
                        <w:t xml:space="preserve">1. </w:t>
                      </w:r>
                      <w:r w:rsidR="00741C45" w:rsidRPr="009C1872">
                        <w:rPr>
                          <w:sz w:val="16"/>
                          <w:szCs w:val="16"/>
                        </w:rPr>
                        <w:fldChar w:fldCharType="begin"/>
                      </w:r>
                      <w:r w:rsidR="00024095">
                        <w:rPr>
                          <w:sz w:val="16"/>
                          <w:szCs w:val="16"/>
                        </w:rPr>
                        <w:instrText>HYPERLINK "https://bycs.link/Bypass_Schaltung"</w:instrText>
                      </w:r>
                      <w:r w:rsidR="00024095" w:rsidRPr="009C1872">
                        <w:rPr>
                          <w:sz w:val="16"/>
                          <w:szCs w:val="16"/>
                        </w:rPr>
                      </w:r>
                      <w:r w:rsidR="00741C45" w:rsidRPr="009C1872">
                        <w:rPr>
                          <w:sz w:val="16"/>
                          <w:szCs w:val="16"/>
                        </w:rPr>
                        <w:fldChar w:fldCharType="separate"/>
                      </w:r>
                      <w:r w:rsidRPr="009C1872">
                        <w:rPr>
                          <w:rStyle w:val="Hyperlink"/>
                          <w:sz w:val="16"/>
                          <w:szCs w:val="16"/>
                        </w:rPr>
                        <w:t xml:space="preserve">Schaltplan und </w:t>
                      </w:r>
                    </w:p>
                    <w:p w14:paraId="50ACD589" w14:textId="0B764988" w:rsidR="00AD01B2" w:rsidRPr="009C1872" w:rsidRDefault="003E266E" w:rsidP="003E266E">
                      <w:pPr>
                        <w:jc w:val="left"/>
                        <w:rPr>
                          <w:sz w:val="16"/>
                          <w:szCs w:val="16"/>
                        </w:rPr>
                      </w:pPr>
                      <w:r w:rsidRPr="009C1872">
                        <w:rPr>
                          <w:rStyle w:val="Hyperlink"/>
                          <w:sz w:val="16"/>
                          <w:szCs w:val="16"/>
                        </w:rPr>
                        <w:t>Aufbau</w:t>
                      </w:r>
                      <w:r w:rsidR="00741C45" w:rsidRPr="009C1872">
                        <w:rPr>
                          <w:rStyle w:val="Hyperlink"/>
                          <w:sz w:val="16"/>
                          <w:szCs w:val="16"/>
                        </w:rPr>
                        <w:t>- Bypass</w:t>
                      </w:r>
                      <w:r w:rsidR="00741C45" w:rsidRPr="009C1872">
                        <w:rPr>
                          <w:sz w:val="16"/>
                          <w:szCs w:val="16"/>
                        </w:rPr>
                        <w:fldChar w:fldCharType="end"/>
                      </w:r>
                    </w:p>
                  </w:txbxContent>
                </v:textbox>
                <w10:wrap type="square"/>
              </v:shape>
            </w:pict>
          </mc:Fallback>
        </mc:AlternateContent>
      </w:r>
      <w:r w:rsidR="002523D2">
        <w:rPr>
          <w:noProof/>
        </w:rPr>
        <mc:AlternateContent>
          <mc:Choice Requires="wps">
            <w:drawing>
              <wp:anchor distT="45720" distB="45720" distL="114300" distR="114300" simplePos="0" relativeHeight="251765248" behindDoc="0" locked="0" layoutInCell="1" allowOverlap="1" wp14:anchorId="02F9408F" wp14:editId="742366B1">
                <wp:simplePos x="0" y="0"/>
                <wp:positionH relativeFrom="column">
                  <wp:posOffset>4173220</wp:posOffset>
                </wp:positionH>
                <wp:positionV relativeFrom="paragraph">
                  <wp:posOffset>112395</wp:posOffset>
                </wp:positionV>
                <wp:extent cx="952500" cy="1404620"/>
                <wp:effectExtent l="0" t="0" r="0" b="5715"/>
                <wp:wrapSquare wrapText="bothSides"/>
                <wp:docPr id="42609659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1404620"/>
                        </a:xfrm>
                        <a:prstGeom prst="rect">
                          <a:avLst/>
                        </a:prstGeom>
                        <a:solidFill>
                          <a:srgbClr val="FFFFFF"/>
                        </a:solidFill>
                        <a:ln w="9525">
                          <a:noFill/>
                          <a:miter lim="800000"/>
                          <a:headEnd/>
                          <a:tailEnd/>
                        </a:ln>
                      </wps:spPr>
                      <wps:txbx>
                        <w:txbxContent>
                          <w:p w14:paraId="51068B4E" w14:textId="58D735FF" w:rsidR="00EE46A6" w:rsidRPr="009C1872" w:rsidRDefault="002523D2" w:rsidP="00EE46A6">
                            <w:pPr>
                              <w:jc w:val="left"/>
                              <w:rPr>
                                <w:sz w:val="16"/>
                                <w:szCs w:val="16"/>
                              </w:rPr>
                            </w:pPr>
                            <w:r w:rsidRPr="009C1872">
                              <w:rPr>
                                <w:sz w:val="16"/>
                                <w:szCs w:val="16"/>
                              </w:rPr>
                              <w:t xml:space="preserve">3. </w:t>
                            </w:r>
                            <w:hyperlink r:id="rId16" w:history="1">
                              <w:r w:rsidR="00EE46A6" w:rsidRPr="009C1872">
                                <w:rPr>
                                  <w:rStyle w:val="Hyperlink"/>
                                  <w:sz w:val="16"/>
                                  <w:szCs w:val="16"/>
                                </w:rPr>
                                <w:t>Quiz: Aufbau</w:t>
                              </w:r>
                            </w:hyperlink>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F9408F" id="_x0000_s1029" type="#_x0000_t202" style="position:absolute;left:0;text-align:left;margin-left:328.6pt;margin-top:8.85pt;width:75pt;height:110.6pt;z-index:251765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" stroked="f">
                <v:textbox style="mso-fit-shape-to-text:t">
                  <w:txbxContent>
                    <w:p w14:paraId="51068B4E" w14:textId="58D735FF" w:rsidR="00EE46A6" w:rsidRPr="009C1872" w:rsidRDefault="002523D2" w:rsidP="00EE46A6">
                      <w:pPr>
                        <w:jc w:val="left"/>
                        <w:rPr>
                          <w:sz w:val="16"/>
                          <w:szCs w:val="16"/>
                        </w:rPr>
                      </w:pPr>
                      <w:r w:rsidRPr="009C1872">
                        <w:rPr>
                          <w:sz w:val="16"/>
                          <w:szCs w:val="16"/>
                        </w:rPr>
                        <w:t xml:space="preserve">3. </w:t>
                      </w:r>
                      <w:hyperlink r:id="rId17" w:history="1">
                        <w:r w:rsidR="00EE46A6" w:rsidRPr="009C1872">
                          <w:rPr>
                            <w:rStyle w:val="Hyperlink"/>
                            <w:sz w:val="16"/>
                            <w:szCs w:val="16"/>
                          </w:rPr>
                          <w:t>Quiz: Aufbau</w:t>
                        </w:r>
                      </w:hyperlink>
                    </w:p>
                  </w:txbxContent>
                </v:textbox>
                <w10:wrap type="square"/>
              </v:shape>
            </w:pict>
          </mc:Fallback>
        </mc:AlternateContent>
      </w:r>
      <w:r w:rsidR="002523D2">
        <w:rPr>
          <w:noProof/>
        </w:rPr>
        <mc:AlternateContent>
          <mc:Choice Requires="wps">
            <w:drawing>
              <wp:anchor distT="45720" distB="45720" distL="114300" distR="114300" simplePos="0" relativeHeight="251746816" behindDoc="0" locked="0" layoutInCell="1" allowOverlap="1" wp14:anchorId="70C006EA" wp14:editId="18F718F0">
                <wp:simplePos x="0" y="0"/>
                <wp:positionH relativeFrom="column">
                  <wp:posOffset>2242820</wp:posOffset>
                </wp:positionH>
                <wp:positionV relativeFrom="paragraph">
                  <wp:posOffset>118745</wp:posOffset>
                </wp:positionV>
                <wp:extent cx="969645" cy="1404620"/>
                <wp:effectExtent l="0" t="0" r="1905" b="0"/>
                <wp:wrapSquare wrapText="bothSides"/>
                <wp:docPr id="3292715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645" cy="1404620"/>
                        </a:xfrm>
                        <a:prstGeom prst="rect">
                          <a:avLst/>
                        </a:prstGeom>
                        <a:solidFill>
                          <a:srgbClr val="FFFFFF"/>
                        </a:solidFill>
                        <a:ln w="9525">
                          <a:noFill/>
                          <a:miter lim="800000"/>
                          <a:headEnd/>
                          <a:tailEnd/>
                        </a:ln>
                      </wps:spPr>
                      <wps:txbx>
                        <w:txbxContent>
                          <w:p w14:paraId="0A96EBE1" w14:textId="491FD638" w:rsidR="00AD01B2" w:rsidRPr="009C1872" w:rsidRDefault="003E266E" w:rsidP="00AD01B2">
                            <w:pPr>
                              <w:jc w:val="left"/>
                              <w:rPr>
                                <w:sz w:val="16"/>
                                <w:szCs w:val="16"/>
                              </w:rPr>
                            </w:pPr>
                            <w:r w:rsidRPr="009C1872">
                              <w:rPr>
                                <w:sz w:val="16"/>
                                <w:szCs w:val="16"/>
                              </w:rPr>
                              <w:t xml:space="preserve">2. </w:t>
                            </w:r>
                            <w:hyperlink r:id="rId18" w:history="1">
                              <w:r w:rsidR="00AD01B2" w:rsidRPr="009C1872">
                                <w:rPr>
                                  <w:rStyle w:val="Hyperlink"/>
                                  <w:sz w:val="16"/>
                                  <w:szCs w:val="16"/>
                                </w:rPr>
                                <w:t>Hinweise</w:t>
                              </w:r>
                              <w:r w:rsidR="00324F8E" w:rsidRPr="009C1872">
                                <w:rPr>
                                  <w:rStyle w:val="Hyperlink"/>
                                  <w:sz w:val="16"/>
                                  <w:szCs w:val="16"/>
                                </w:rPr>
                                <w:t xml:space="preserve"> zum Aufbau</w:t>
                              </w:r>
                            </w:hyperlink>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0C006EA" id="_x0000_s1030" type="#_x0000_t202" style="position:absolute;left:0;text-align:left;margin-left:176.6pt;margin-top:9.35pt;width:76.35pt;height:110.6pt;z-index:251746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" stroked="f">
                <v:textbox style="mso-fit-shape-to-text:t">
                  <w:txbxContent>
                    <w:p w14:paraId="0A96EBE1" w14:textId="491FD638" w:rsidR="00AD01B2" w:rsidRPr="009C1872" w:rsidRDefault="003E266E" w:rsidP="00AD01B2">
                      <w:pPr>
                        <w:jc w:val="left"/>
                        <w:rPr>
                          <w:sz w:val="16"/>
                          <w:szCs w:val="16"/>
                        </w:rPr>
                      </w:pPr>
                      <w:r w:rsidRPr="009C1872">
                        <w:rPr>
                          <w:sz w:val="16"/>
                          <w:szCs w:val="16"/>
                        </w:rPr>
                        <w:t xml:space="preserve">2. </w:t>
                      </w:r>
                      <w:hyperlink r:id="rId19" w:history="1">
                        <w:r w:rsidR="00AD01B2" w:rsidRPr="009C1872">
                          <w:rPr>
                            <w:rStyle w:val="Hyperlink"/>
                            <w:sz w:val="16"/>
                            <w:szCs w:val="16"/>
                          </w:rPr>
                          <w:t>Hinweise</w:t>
                        </w:r>
                        <w:r w:rsidR="00324F8E" w:rsidRPr="009C1872">
                          <w:rPr>
                            <w:rStyle w:val="Hyperlink"/>
                            <w:sz w:val="16"/>
                            <w:szCs w:val="16"/>
                          </w:rPr>
                          <w:t xml:space="preserve"> zum Aufbau</w:t>
                        </w:r>
                      </w:hyperlink>
                    </w:p>
                  </w:txbxContent>
                </v:textbox>
                <w10:wrap type="square"/>
              </v:shape>
            </w:pict>
          </mc:Fallback>
        </mc:AlternateContent>
      </w:r>
    </w:p>
    <w:p w14:paraId="243E1827" w14:textId="30100E0F" w:rsidR="00AD01B2" w:rsidRDefault="00AD01B2" w:rsidP="00DA40FD">
      <w:pPr>
        <w:spacing w:before="60"/>
      </w:pPr>
    </w:p>
    <w:p w14:paraId="093AD566" w14:textId="61573F4D" w:rsidR="00AE2998" w:rsidRDefault="00AE2998" w:rsidP="00DA40FD">
      <w:pPr>
        <w:spacing w:before="60"/>
      </w:pPr>
    </w:p>
    <w:p w14:paraId="4036BBED" w14:textId="52F52031" w:rsidR="00AD4F39" w:rsidRDefault="00AD01B2" w:rsidP="00676702">
      <w:pPr>
        <w:pStyle w:val="Listenabsatz"/>
        <w:numPr>
          <w:ilvl w:val="0"/>
          <w:numId w:val="22"/>
        </w:numPr>
        <w:spacing w:before="60"/>
        <w:contextualSpacing w:val="0"/>
      </w:pPr>
      <w:r>
        <w:t>Verdecke nun eine</w:t>
      </w:r>
      <w:r w:rsidR="00343044">
        <w:t xml:space="preserve"> oder mehrere</w:t>
      </w:r>
      <w:r>
        <w:t xml:space="preserve"> der Solarzellen</w:t>
      </w:r>
      <w:r w:rsidR="00892AA2">
        <w:t>. Beschreibe deine Beobachtungen.</w:t>
      </w:r>
    </w:p>
    <w:p w14:paraId="12749C4C" w14:textId="3033E9F2" w:rsidR="00892AA2" w:rsidRDefault="00892AA2" w:rsidP="00676702">
      <w:pPr>
        <w:pStyle w:val="Listenabsatz"/>
        <w:numPr>
          <w:ilvl w:val="0"/>
          <w:numId w:val="22"/>
        </w:numPr>
        <w:spacing w:before="60"/>
        <w:contextualSpacing w:val="0"/>
      </w:pPr>
      <w:r>
        <w:t xml:space="preserve">Miss die Spannung an einer der </w:t>
      </w:r>
      <w:r w:rsidR="006907F7">
        <w:t>Dioden</w:t>
      </w:r>
      <w:r w:rsidR="00DF69D2">
        <w:t xml:space="preserve"> (LEDs)</w:t>
      </w:r>
      <w:r>
        <w:t xml:space="preserve"> mit und ohne Verschattung und interpretiere deine Messwerte.</w:t>
      </w:r>
    </w:p>
    <w:p w14:paraId="6C02704F" w14:textId="77777777" w:rsidR="00317789" w:rsidRDefault="00317789" w:rsidP="00AE2998">
      <w:pPr>
        <w:pStyle w:val="Listenabsatz"/>
        <w:rPr>
          <w:b/>
          <w:bCs/>
        </w:rPr>
      </w:pPr>
    </w:p>
    <w:p w14:paraId="6C26486B" w14:textId="20E0D2C4" w:rsidR="00AE2998" w:rsidRDefault="00344469" w:rsidP="00AE2998">
      <w:pPr>
        <w:pStyle w:val="Listenabsatz"/>
      </w:pPr>
      <w:r>
        <w:rPr>
          <w:noProof/>
        </w:rPr>
        <w:drawing>
          <wp:anchor distT="0" distB="0" distL="114300" distR="114300" simplePos="0" relativeHeight="251773440" behindDoc="1" locked="0" layoutInCell="1" allowOverlap="1" wp14:anchorId="58C8E44F" wp14:editId="36E37A68">
            <wp:simplePos x="0" y="0"/>
            <wp:positionH relativeFrom="column">
              <wp:posOffset>247015</wp:posOffset>
            </wp:positionH>
            <wp:positionV relativeFrom="paragraph">
              <wp:posOffset>118110</wp:posOffset>
            </wp:positionV>
            <wp:extent cx="720000" cy="720000"/>
            <wp:effectExtent l="0" t="0" r="4445" b="4445"/>
            <wp:wrapTight wrapText="bothSides">
              <wp:wrapPolygon edited="0">
                <wp:start x="0" y="0"/>
                <wp:lineTo x="0" y="21162"/>
                <wp:lineTo x="21162" y="21162"/>
                <wp:lineTo x="2116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740581" w14:textId="77777777" w:rsidR="00344469" w:rsidRDefault="00344469" w:rsidP="00AD4F39"/>
    <w:p w14:paraId="06325B26" w14:textId="197D2D51" w:rsidR="00AD4F39" w:rsidRDefault="00344469" w:rsidP="00AD4F39">
      <w:r>
        <w:t xml:space="preserve">Hinter diesem </w:t>
      </w:r>
      <w:hyperlink r:id="rId21" w:history="1">
        <w:r w:rsidRPr="009354B4">
          <w:rPr>
            <w:rStyle w:val="Hyperlink"/>
          </w:rPr>
          <w:t>QR-Code</w:t>
        </w:r>
      </w:hyperlink>
      <w:r>
        <w:t xml:space="preserve"> findest du eine Lösung der Arbeitsaufträge.</w:t>
      </w:r>
    </w:p>
    <w:sectPr w:rsidR="00AD4F39" w:rsidSect="00C50EE6">
      <w:headerReference w:type="default" r:id="rId22"/>
      <w:footerReference w:type="default" r:id="rId23"/>
      <w:pgSz w:w="11906" w:h="16838" w:code="9"/>
      <w:pgMar w:top="1418" w:right="1418" w:bottom="1134" w:left="1418" w:header="567" w:footer="5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8798C0" w14:textId="77777777" w:rsidR="009A442D" w:rsidRDefault="009A442D">
      <w:r>
        <w:separator/>
      </w:r>
    </w:p>
  </w:endnote>
  <w:endnote w:type="continuationSeparator" w:id="0">
    <w:p w14:paraId="400B0E3C" w14:textId="77777777" w:rsidR="009A442D" w:rsidRDefault="009A44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7B6DC" w14:textId="2793CEB3" w:rsidR="00F2528D" w:rsidRPr="000868CF" w:rsidRDefault="00D0705F" w:rsidP="002509A5">
    <w:pPr>
      <w:pStyle w:val="Fuzeile"/>
      <w:jc w:val="center"/>
    </w:pPr>
    <w:r>
      <w:rPr>
        <w:noProof/>
      </w:rPr>
      <mc:AlternateContent>
        <mc:Choice Requires="wpg">
          <w:drawing>
            <wp:anchor distT="0" distB="0" distL="114300" distR="114300" simplePos="0" relativeHeight="251657728" behindDoc="0" locked="0" layoutInCell="1" allowOverlap="1" wp14:anchorId="1504B60D" wp14:editId="695972BE">
              <wp:simplePos x="0" y="0"/>
              <wp:positionH relativeFrom="column">
                <wp:posOffset>0</wp:posOffset>
              </wp:positionH>
              <wp:positionV relativeFrom="paragraph">
                <wp:posOffset>-21590</wp:posOffset>
              </wp:positionV>
              <wp:extent cx="5760720" cy="364490"/>
              <wp:effectExtent l="5080" t="20955" r="6350" b="5080"/>
              <wp:wrapNone/>
              <wp:docPr id="3"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720" cy="364490"/>
                        <a:chOff x="1418" y="15888"/>
                        <a:chExt cx="9072" cy="574"/>
                      </a:xfrm>
                    </wpg:grpSpPr>
                    <pic:pic xmlns:pic="http://schemas.openxmlformats.org/drawingml/2006/picture">
                      <pic:nvPicPr>
                        <pic:cNvPr id="4"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4820" y="15894"/>
                          <a:ext cx="2267" cy="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 name="Group 50"/>
                      <wpg:cNvGrpSpPr>
                        <a:grpSpLocks/>
                      </wpg:cNvGrpSpPr>
                      <wpg:grpSpPr bwMode="auto">
                        <a:xfrm>
                          <a:off x="1418" y="15888"/>
                          <a:ext cx="3243" cy="573"/>
                          <a:chOff x="1418" y="15888"/>
                          <a:chExt cx="3243" cy="573"/>
                        </a:xfrm>
                      </wpg:grpSpPr>
                      <wps:wsp>
                        <wps:cNvPr id="6" name="AutoShape 39"/>
                        <wps:cNvCnPr>
                          <a:cxnSpLocks noChangeShapeType="1"/>
                        </wps:cNvCnPr>
                        <wps:spPr bwMode="auto">
                          <a:xfrm flipH="1">
                            <a:off x="1418" y="15894"/>
                            <a:ext cx="3243" cy="1"/>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7" name="AutoShape 40"/>
                        <wps:cNvCnPr>
                          <a:cxnSpLocks noChangeShapeType="1"/>
                        </wps:cNvCnPr>
                        <wps:spPr bwMode="auto">
                          <a:xfrm flipH="1">
                            <a:off x="4661" y="15894"/>
                            <a:ext cx="0" cy="567"/>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8" name="AutoShape 41"/>
                        <wps:cNvCnPr>
                          <a:cxnSpLocks noChangeShapeType="1"/>
                        </wps:cNvCnPr>
                        <wps:spPr bwMode="auto">
                          <a:xfrm flipH="1">
                            <a:off x="4661" y="15888"/>
                            <a:ext cx="0" cy="300"/>
                          </a:xfrm>
                          <a:prstGeom prst="straightConnector1">
                            <a:avLst/>
                          </a:prstGeom>
                          <a:noFill/>
                          <a:ln w="25400">
                            <a:solidFill>
                              <a:srgbClr val="808080"/>
                            </a:solidFill>
                            <a:round/>
                            <a:headEnd/>
                            <a:tailEnd/>
                          </a:ln>
                          <a:extLst>
                            <a:ext uri="{909E8E84-426E-40DD-AFC4-6F175D3DCCD1}">
                              <a14:hiddenFill xmlns:a14="http://schemas.microsoft.com/office/drawing/2010/main">
                                <a:noFill/>
                              </a14:hiddenFill>
                            </a:ext>
                          </a:extLst>
                        </wps:spPr>
                        <wps:bodyPr/>
                      </wps:wsp>
                    </wpg:grpSp>
                    <wpg:grpSp>
                      <wpg:cNvPr id="9" name="Group 49"/>
                      <wpg:cNvGrpSpPr>
                        <a:grpSpLocks/>
                      </wpg:cNvGrpSpPr>
                      <wpg:grpSpPr bwMode="auto">
                        <a:xfrm>
                          <a:off x="7247" y="15888"/>
                          <a:ext cx="3243" cy="573"/>
                          <a:chOff x="7247" y="15888"/>
                          <a:chExt cx="3243" cy="573"/>
                        </a:xfrm>
                      </wpg:grpSpPr>
                      <wps:wsp>
                        <wps:cNvPr id="10" name="AutoShape 29"/>
                        <wps:cNvCnPr>
                          <a:cxnSpLocks noChangeShapeType="1"/>
                        </wps:cNvCnPr>
                        <wps:spPr bwMode="auto">
                          <a:xfrm>
                            <a:off x="7247" y="15894"/>
                            <a:ext cx="3243" cy="1"/>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1" name="AutoShape 30"/>
                        <wps:cNvCnPr>
                          <a:cxnSpLocks noChangeShapeType="1"/>
                        </wps:cNvCnPr>
                        <wps:spPr bwMode="auto">
                          <a:xfrm>
                            <a:off x="7247" y="15894"/>
                            <a:ext cx="0" cy="567"/>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 name="AutoShape 31"/>
                        <wps:cNvCnPr>
                          <a:cxnSpLocks noChangeShapeType="1"/>
                        </wps:cNvCnPr>
                        <wps:spPr bwMode="auto">
                          <a:xfrm>
                            <a:off x="7247" y="15888"/>
                            <a:ext cx="0" cy="300"/>
                          </a:xfrm>
                          <a:prstGeom prst="straightConnector1">
                            <a:avLst/>
                          </a:prstGeom>
                          <a:noFill/>
                          <a:ln w="25400">
                            <a:solidFill>
                              <a:srgbClr val="80808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4288AE0" id="Group 51" o:spid="_x0000_s1026" style="position:absolute;margin-left:0;margin-top:-1.7pt;width:453.6pt;height:28.7pt;z-index:251657728" coordorigin="1418,15888" coordsize="9072,5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VFBRUF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&#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EIQAAAQAAAAAAAAAAAAAAAAAAAAEAAAAAAAAAAAAAAAAAAAABAAA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10;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4820;top:15894;width:2267;height: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">
                <v:imagedata r:id="rId2" o:title=""/>
              </v:shape>
              <v:group id="Group 50" o:spid="_x0000_s1028" style="position:absolute;left:1418;top:15888;width:3243;height:573" coordorigin="1418,15888" coordsize="3243,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32" coordsize="21600,21600" o:spt="32" o:oned="t" path="m,l21600,21600e" filled="f">
                  <v:path arrowok="t" fillok="f" o:connecttype="none"/>
                  <o:lock v:ext="edit" shapetype="t"/>
                </v:shapetype>
                <v:shape id="AutoShape 39" o:spid="_x0000_s1029" type="#_x0000_t32" style="position:absolute;left:1418;top:15894;width:3243;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" strokecolor="gray"/>
                <v:shape id="AutoShape 40" o:spid="_x0000_s1030" type="#_x0000_t32" style="position:absolute;left:4661;top:15894;width:0;height:5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" strokecolor="gray"/>
                <v:shape id="AutoShape 41" o:spid="_x0000_s1031" type="#_x0000_t32" style="position:absolute;left:4661;top:15888;width:0;height:3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" strokecolor="gray" strokeweight="2pt"/>
              </v:group>
              <v:group id="Group 49" o:spid="_x0000_s1032" style="position:absolute;left:7247;top:15888;width:3243;height:573" coordorigin="7247,15888" coordsize="3243,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AutoShape 29" o:spid="_x0000_s1033" type="#_x0000_t32" style="position:absolute;left:7247;top:15894;width:3243;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" strokecolor="gray"/>
                <v:shape id="AutoShape 30" o:spid="_x0000_s1034" type="#_x0000_t32" style="position:absolute;left:7247;top:15894;width:0;height:5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" strokecolor="gray"/>
                <v:shape id="AutoShape 31" o:spid="_x0000_s1035" type="#_x0000_t32" style="position:absolute;left:7247;top:15888;width:0;height: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" strokecolor="gray" strokeweight="2pt"/>
              </v:group>
            </v:group>
          </w:pict>
        </mc:Fallback>
      </mc:AlternateContent>
    </w:r>
    <w:r>
      <w:rPr>
        <w:noProof/>
      </w:rPr>
      <mc:AlternateContent>
        <mc:Choice Requires="wps">
          <w:drawing>
            <wp:inline distT="0" distB="0" distL="0" distR="0" wp14:anchorId="70C8D282" wp14:editId="0F5E208D">
              <wp:extent cx="294640" cy="172720"/>
              <wp:effectExtent l="9525" t="13335" r="10160" b="13970"/>
              <wp:docPr id="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640" cy="172720"/>
                      </a:xfrm>
                      <a:prstGeom prst="rect">
                        <a:avLst/>
                      </a:prstGeom>
                      <a:solidFill>
                        <a:srgbClr val="FFFFFF"/>
                      </a:solidFill>
                      <a:ln w="9525">
                        <a:solidFill>
                          <a:srgbClr val="BFBFBF"/>
                        </a:solidFill>
                        <a:miter lim="800000"/>
                        <a:headEnd/>
                        <a:tailEnd/>
                      </a:ln>
                    </wps:spPr>
                    <wps:txbx>
                      <w:txbxContent>
                        <w:p w14:paraId="43E6411C" w14:textId="77777777" w:rsidR="00103919" w:rsidRPr="00CB63FE" w:rsidRDefault="00103919" w:rsidP="00103919">
                          <w:pPr>
                            <w:jc w:val="center"/>
                            <w:rPr>
                              <w:color w:val="7F7F7F"/>
                              <w:sz w:val="18"/>
                            </w:rPr>
                          </w:pPr>
                          <w:r w:rsidRPr="00CB63FE">
                            <w:rPr>
                              <w:color w:val="7F7F7F"/>
                              <w:sz w:val="18"/>
                            </w:rPr>
                            <w:fldChar w:fldCharType="begin"/>
                          </w:r>
                          <w:r w:rsidRPr="00CB63FE">
                            <w:rPr>
                              <w:color w:val="7F7F7F"/>
                              <w:sz w:val="18"/>
                            </w:rPr>
                            <w:instrText>PAGE   \* MERGEFORMAT</w:instrText>
                          </w:r>
                          <w:r w:rsidRPr="00CB63FE">
                            <w:rPr>
                              <w:color w:val="7F7F7F"/>
                              <w:sz w:val="18"/>
                            </w:rPr>
                            <w:fldChar w:fldCharType="separate"/>
                          </w:r>
                          <w:r w:rsidR="00DF3BF2">
                            <w:rPr>
                              <w:noProof/>
                              <w:color w:val="7F7F7F"/>
                              <w:sz w:val="18"/>
                            </w:rPr>
                            <w:t>1</w:t>
                          </w:r>
                          <w:r w:rsidRPr="00CB63FE">
                            <w:rPr>
                              <w:color w:val="7F7F7F"/>
                              <w:sz w:val="18"/>
                            </w:rPr>
                            <w:fldChar w:fldCharType="end"/>
                          </w:r>
                        </w:p>
                      </w:txbxContent>
                    </wps:txbx>
                    <wps:bodyPr rot="0" vert="horz" wrap="square" lIns="0" tIns="18000" rIns="0" bIns="18000" anchor="t" anchorCtr="0" upright="1">
                      <a:noAutofit/>
                    </wps:bodyPr>
                  </wps:wsp>
                </a:graphicData>
              </a:graphic>
            </wp:inline>
          </w:drawing>
        </mc:Choice>
        <mc:Fallback>
          <w:pict>
            <v:shapetype w14:anchorId="70C8D282" id="_x0000_t202" coordsize="21600,21600" o:spt="202" path="m,l,21600r21600,l21600,xe">
              <v:stroke joinstyle="miter"/>
              <v:path gradientshapeok="t" o:connecttype="rect"/>
            </v:shapetype>
            <v:shape id="Text Box 26" o:spid="_x0000_s1032" type="#_x0000_t202" style="width:23.2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" strokecolor="#bfbfbf">
              <v:textbox inset="0,.5mm,0,.5mm">
                <w:txbxContent>
                  <w:p w14:paraId="43E6411C" w14:textId="77777777" w:rsidR="00103919" w:rsidRPr="00CB63FE" w:rsidRDefault="00103919" w:rsidP="00103919">
                    <w:pPr>
                      <w:jc w:val="center"/>
                      <w:rPr>
                        <w:color w:val="7F7F7F"/>
                        <w:sz w:val="18"/>
                      </w:rPr>
                    </w:pPr>
                    <w:r w:rsidRPr="00CB63FE">
                      <w:rPr>
                        <w:color w:val="7F7F7F"/>
                        <w:sz w:val="18"/>
                      </w:rPr>
                      <w:fldChar w:fldCharType="begin"/>
                    </w:r>
                    <w:r w:rsidRPr="00CB63FE">
                      <w:rPr>
                        <w:color w:val="7F7F7F"/>
                        <w:sz w:val="18"/>
                      </w:rPr>
                      <w:instrText>PAGE   \* MERGEFORMAT</w:instrText>
                    </w:r>
                    <w:r w:rsidRPr="00CB63FE">
                      <w:rPr>
                        <w:color w:val="7F7F7F"/>
                        <w:sz w:val="18"/>
                      </w:rPr>
                      <w:fldChar w:fldCharType="separate"/>
                    </w:r>
                    <w:r w:rsidR="00DF3BF2">
                      <w:rPr>
                        <w:noProof/>
                        <w:color w:val="7F7F7F"/>
                        <w:sz w:val="18"/>
                      </w:rPr>
                      <w:t>1</w:t>
                    </w:r>
                    <w:r w:rsidRPr="00CB63FE">
                      <w:rPr>
                        <w:color w:val="7F7F7F"/>
                        <w:sz w:val="18"/>
                      </w:rPr>
                      <w:fldChar w:fldCharType="end"/>
                    </w:r>
                  </w:p>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C2907" w14:textId="77777777" w:rsidR="009A442D" w:rsidRDefault="009A442D">
      <w:r>
        <w:separator/>
      </w:r>
    </w:p>
  </w:footnote>
  <w:footnote w:type="continuationSeparator" w:id="0">
    <w:p w14:paraId="4B2687C6" w14:textId="77777777" w:rsidR="009A442D" w:rsidRDefault="009A44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3BDFD" w14:textId="369C7943" w:rsidR="00220FFA" w:rsidRPr="002509A5" w:rsidRDefault="00D0705F" w:rsidP="00BF1ECD">
    <w:pPr>
      <w:pStyle w:val="Kopfzeile"/>
      <w:jc w:val="right"/>
      <w:rPr>
        <w:b/>
        <w:color w:val="7F7F7F"/>
      </w:rPr>
    </w:pPr>
    <w:r>
      <w:rPr>
        <w:b/>
        <w:noProof/>
        <w:color w:val="7F7F7F"/>
      </w:rPr>
      <mc:AlternateContent>
        <mc:Choice Requires="wpg">
          <w:drawing>
            <wp:anchor distT="0" distB="0" distL="114300" distR="114300" simplePos="0" relativeHeight="251656704" behindDoc="0" locked="0" layoutInCell="1" allowOverlap="1" wp14:anchorId="220AD7C7" wp14:editId="453292F8">
              <wp:simplePos x="0" y="0"/>
              <wp:positionH relativeFrom="column">
                <wp:posOffset>-19050</wp:posOffset>
              </wp:positionH>
              <wp:positionV relativeFrom="paragraph">
                <wp:posOffset>-6985</wp:posOffset>
              </wp:positionV>
              <wp:extent cx="5779135" cy="353695"/>
              <wp:effectExtent l="5080" t="19685" r="6985" b="0"/>
              <wp:wrapNone/>
              <wp:docPr id="13"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9135" cy="353695"/>
                        <a:chOff x="1388" y="556"/>
                        <a:chExt cx="9101" cy="557"/>
                      </a:xfrm>
                    </wpg:grpSpPr>
                    <pic:pic xmlns:pic="http://schemas.openxmlformats.org/drawingml/2006/picture">
                      <pic:nvPicPr>
                        <pic:cNvPr id="14"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88" y="567"/>
                          <a:ext cx="1213" cy="5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Line 19"/>
                      <wps:cNvCnPr>
                        <a:cxnSpLocks noChangeShapeType="1"/>
                      </wps:cNvCnPr>
                      <wps:spPr bwMode="auto">
                        <a:xfrm>
                          <a:off x="2807" y="851"/>
                          <a:ext cx="7682"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cNvPr id="16" name="Group 47"/>
                      <wpg:cNvGrpSpPr>
                        <a:grpSpLocks/>
                      </wpg:cNvGrpSpPr>
                      <wpg:grpSpPr bwMode="auto">
                        <a:xfrm>
                          <a:off x="2807" y="556"/>
                          <a:ext cx="1" cy="538"/>
                          <a:chOff x="2807" y="556"/>
                          <a:chExt cx="1" cy="538"/>
                        </a:xfrm>
                      </wpg:grpSpPr>
                      <wps:wsp>
                        <wps:cNvPr id="17" name="AutoShape 21"/>
                        <wps:cNvCnPr>
                          <a:cxnSpLocks noChangeShapeType="1"/>
                        </wps:cNvCnPr>
                        <wps:spPr bwMode="auto">
                          <a:xfrm>
                            <a:off x="2807" y="567"/>
                            <a:ext cx="0" cy="527"/>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8" name="AutoShape 22"/>
                        <wps:cNvCnPr>
                          <a:cxnSpLocks noChangeShapeType="1"/>
                        </wps:cNvCnPr>
                        <wps:spPr bwMode="auto">
                          <a:xfrm>
                            <a:off x="2807" y="556"/>
                            <a:ext cx="1" cy="300"/>
                          </a:xfrm>
                          <a:prstGeom prst="straightConnector1">
                            <a:avLst/>
                          </a:prstGeom>
                          <a:noFill/>
                          <a:ln w="25400">
                            <a:solidFill>
                              <a:srgbClr val="80808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2C6F94E" id="Group 48" o:spid="_x0000_s1026" style="position:absolute;margin-left:-1.5pt;margin-top:-.55pt;width:455.05pt;height:27.85pt;z-index:251656704" coordorigin="1388,556" coordsize="9101,55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7" type="#_x0000_t75" style="position:absolute;left:1388;top:567;width:1213;height: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">
                <v:imagedata r:id="rId2" o:title=""/>
              </v:shape>
              <v:line id="Line 19" o:spid="_x0000_s1028" style="position:absolute;visibility:visible;mso-wrap-style:square" from="2807,851" to="10489,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" strokecolor="gray"/>
              <v:group id="Group 47" o:spid="_x0000_s1029" style="position:absolute;left:2807;top:556;width:1;height:538" coordorigin="2807,556" coordsize="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32" coordsize="21600,21600" o:spt="32" o:oned="t" path="m,l21600,21600e" filled="f">
                  <v:path arrowok="t" fillok="f" o:connecttype="none"/>
                  <o:lock v:ext="edit" shapetype="t"/>
                </v:shapetype>
                <v:shape id="AutoShape 21" o:spid="_x0000_s1030" type="#_x0000_t32" style="position:absolute;left:2807;top:567;width:0;height:5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" strokecolor="gray"/>
                <v:shape id="AutoShape 22" o:spid="_x0000_s1031" type="#_x0000_t32" style="position:absolute;left:2807;top:556;width:1;height: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" strokecolor="gray" strokeweight="2pt"/>
              </v:group>
            </v:group>
          </w:pict>
        </mc:Fallback>
      </mc:AlternateContent>
    </w:r>
    <w:r w:rsidR="00641ACB">
      <w:rPr>
        <w:b/>
        <w:noProof/>
        <w:color w:val="7F7F7F"/>
      </w:rPr>
      <w:t xml:space="preserve">Technik der Nachhaltigkeit </w:t>
    </w:r>
    <w:r w:rsidR="00641ACB" w:rsidRPr="00CD2077">
      <w:rPr>
        <w:b/>
        <w:noProof/>
        <w:color w:val="7F7F7F"/>
      </w:rPr>
      <w:t>–</w:t>
    </w:r>
    <w:r w:rsidR="00641ACB">
      <w:rPr>
        <w:b/>
        <w:noProof/>
        <w:color w:val="7F7F7F"/>
      </w:rPr>
      <w:t xml:space="preserve"> </w:t>
    </w:r>
    <w:r w:rsidR="00F63220">
      <w:rPr>
        <w:b/>
        <w:noProof/>
        <w:color w:val="7F7F7F"/>
      </w:rPr>
      <w:t>Solarenergie</w:t>
    </w:r>
    <w:r w:rsidR="00FB4EA8">
      <w:rPr>
        <w:b/>
        <w:noProof/>
        <w:color w:val="7F7F7F"/>
      </w:rPr>
      <w:t xml:space="preserve"> </w:t>
    </w:r>
    <w:r w:rsidR="00FB4EA8" w:rsidRPr="00CD2077">
      <w:rPr>
        <w:b/>
        <w:noProof/>
        <w:color w:val="7F7F7F"/>
      </w:rPr>
      <w:t>–</w:t>
    </w:r>
    <w:r w:rsidR="00FB4EA8">
      <w:rPr>
        <w:b/>
        <w:noProof/>
        <w:color w:val="7F7F7F"/>
      </w:rPr>
      <w:t xml:space="preserve"> </w:t>
    </w:r>
    <w:r w:rsidR="00317F0E">
      <w:rPr>
        <w:b/>
        <w:noProof/>
        <w:color w:val="7F7F7F"/>
      </w:rPr>
      <w:t>Schmankerlaufgabe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0DA84020"/>
    <w:lvl w:ilvl="0">
      <w:start w:val="1"/>
      <w:numFmt w:val="bullet"/>
      <w:pStyle w:val="Aufzhlungszeichen3"/>
      <w:lvlText w:val=""/>
      <w:lvlJc w:val="left"/>
      <w:pPr>
        <w:ind w:left="360" w:hanging="360"/>
      </w:pPr>
      <w:rPr>
        <w:rFonts w:ascii="Wingdings" w:hAnsi="Wingdings" w:hint="default"/>
        <w:b w:val="0"/>
        <w:i w:val="0"/>
        <w:color w:val="336699"/>
      </w:rPr>
    </w:lvl>
  </w:abstractNum>
  <w:abstractNum w:abstractNumId="1" w15:restartNumberingAfterBreak="0">
    <w:nsid w:val="FFFFFF89"/>
    <w:multiLevelType w:val="singleLevel"/>
    <w:tmpl w:val="725EFCFA"/>
    <w:lvl w:ilvl="0">
      <w:start w:val="1"/>
      <w:numFmt w:val="bullet"/>
      <w:pStyle w:val="Aufzhlungszeichen"/>
      <w:lvlText w:val=""/>
      <w:lvlJc w:val="left"/>
      <w:pPr>
        <w:tabs>
          <w:tab w:val="num" w:pos="567"/>
        </w:tabs>
        <w:ind w:left="567" w:hanging="567"/>
      </w:pPr>
      <w:rPr>
        <w:rFonts w:ascii="Wingdings" w:hAnsi="Wingdings" w:hint="default"/>
        <w:b/>
        <w:i w:val="0"/>
        <w:color w:val="336699"/>
        <w:sz w:val="24"/>
        <w:szCs w:val="24"/>
      </w:rPr>
    </w:lvl>
  </w:abstractNum>
  <w:abstractNum w:abstractNumId="2" w15:restartNumberingAfterBreak="0">
    <w:nsid w:val="043F2442"/>
    <w:multiLevelType w:val="multilevel"/>
    <w:tmpl w:val="60FC37BC"/>
    <w:lvl w:ilvl="0">
      <w:start w:val="1"/>
      <w:numFmt w:val="decimal"/>
      <w:lvlText w:val="(%1)"/>
      <w:lvlJc w:val="left"/>
      <w:pPr>
        <w:tabs>
          <w:tab w:val="num" w:pos="357"/>
        </w:tabs>
        <w:ind w:left="357" w:hanging="357"/>
      </w:pPr>
      <w:rPr>
        <w:rFonts w:ascii="Arial" w:hAnsi="Arial" w:hint="default"/>
        <w:b/>
        <w:bCs/>
        <w:i w:val="0"/>
        <w:kern w:val="32"/>
        <w:sz w:val="24"/>
        <w:szCs w:val="22"/>
        <w:u w:color="000000"/>
      </w:rPr>
    </w:lvl>
    <w:lvl w:ilvl="1">
      <w:start w:val="1"/>
      <w:numFmt w:val="decimal"/>
      <w:lvlText w:val="%1.%2"/>
      <w:lvlJc w:val="left"/>
      <w:rPr>
        <w:rFonts w:hint="default"/>
        <w:b/>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berschrift3"/>
      <w:lvlText w:val="%1.%2.%3"/>
      <w:lvlJc w:val="left"/>
      <w:pPr>
        <w:tabs>
          <w:tab w:val="num" w:pos="1080"/>
        </w:tabs>
        <w:ind w:left="1080" w:hanging="720"/>
      </w:pPr>
      <w:rPr>
        <w:rFonts w:hint="default"/>
      </w:rPr>
    </w:lvl>
    <w:lvl w:ilvl="3">
      <w:start w:val="1"/>
      <w:numFmt w:val="decimal"/>
      <w:pStyle w:val="berschrift4"/>
      <w:lvlText w:val="%1.%2.%3.%4"/>
      <w:lvlJc w:val="left"/>
      <w:pPr>
        <w:tabs>
          <w:tab w:val="num" w:pos="1224"/>
        </w:tabs>
        <w:ind w:left="1224" w:hanging="864"/>
      </w:pPr>
      <w:rPr>
        <w:rFonts w:hint="default"/>
      </w:rPr>
    </w:lvl>
    <w:lvl w:ilvl="4">
      <w:start w:val="1"/>
      <w:numFmt w:val="decimal"/>
      <w:pStyle w:val="berschrift5"/>
      <w:lvlText w:val="%1.%2.%3.%4.%5"/>
      <w:lvlJc w:val="left"/>
      <w:pPr>
        <w:tabs>
          <w:tab w:val="num" w:pos="1368"/>
        </w:tabs>
        <w:ind w:left="1368" w:hanging="1008"/>
      </w:pPr>
      <w:rPr>
        <w:rFonts w:hint="default"/>
      </w:rPr>
    </w:lvl>
    <w:lvl w:ilvl="5">
      <w:start w:val="1"/>
      <w:numFmt w:val="decimal"/>
      <w:pStyle w:val="berschrift6"/>
      <w:lvlText w:val="%1.%2.%3.%4.%5.%6"/>
      <w:lvlJc w:val="left"/>
      <w:pPr>
        <w:tabs>
          <w:tab w:val="num" w:pos="1512"/>
        </w:tabs>
        <w:ind w:left="1512" w:hanging="1152"/>
      </w:pPr>
      <w:rPr>
        <w:rFonts w:hint="default"/>
      </w:rPr>
    </w:lvl>
    <w:lvl w:ilvl="6">
      <w:start w:val="1"/>
      <w:numFmt w:val="decimal"/>
      <w:pStyle w:val="berschrift7"/>
      <w:lvlText w:val="%1.%2.%3.%4.%5.%6.%7"/>
      <w:lvlJc w:val="left"/>
      <w:pPr>
        <w:tabs>
          <w:tab w:val="num" w:pos="1656"/>
        </w:tabs>
        <w:ind w:left="1656" w:hanging="1296"/>
      </w:pPr>
      <w:rPr>
        <w:rFonts w:hint="default"/>
      </w:rPr>
    </w:lvl>
    <w:lvl w:ilvl="7">
      <w:start w:val="1"/>
      <w:numFmt w:val="decimal"/>
      <w:pStyle w:val="berschrift8"/>
      <w:lvlText w:val="%1.%2.%3.%4.%5.%6.%7.%8"/>
      <w:lvlJc w:val="left"/>
      <w:pPr>
        <w:tabs>
          <w:tab w:val="num" w:pos="1800"/>
        </w:tabs>
        <w:ind w:left="1800" w:hanging="1440"/>
      </w:pPr>
      <w:rPr>
        <w:rFonts w:hint="default"/>
      </w:rPr>
    </w:lvl>
    <w:lvl w:ilvl="8">
      <w:start w:val="1"/>
      <w:numFmt w:val="decimal"/>
      <w:pStyle w:val="berschrift9"/>
      <w:lvlText w:val="%1.%2.%3.%4.%5.%6.%7.%8.%9"/>
      <w:lvlJc w:val="left"/>
      <w:pPr>
        <w:tabs>
          <w:tab w:val="num" w:pos="1944"/>
        </w:tabs>
        <w:ind w:left="1944" w:hanging="1584"/>
      </w:pPr>
      <w:rPr>
        <w:rFonts w:hint="default"/>
      </w:rPr>
    </w:lvl>
  </w:abstractNum>
  <w:abstractNum w:abstractNumId="3" w15:restartNumberingAfterBreak="0">
    <w:nsid w:val="06EC4143"/>
    <w:multiLevelType w:val="hybridMultilevel"/>
    <w:tmpl w:val="34AE50FE"/>
    <w:lvl w:ilvl="0" w:tplc="E6D413E2">
      <w:start w:val="1"/>
      <w:numFmt w:val="decimal"/>
      <w:pStyle w:val="berschrift4Bsp"/>
      <w:lvlText w:val="Bsp %1"/>
      <w:lvlJc w:val="left"/>
      <w:pPr>
        <w:tabs>
          <w:tab w:val="num" w:pos="0"/>
        </w:tabs>
        <w:ind w:left="357" w:hanging="35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 w15:restartNumberingAfterBreak="0">
    <w:nsid w:val="0AF63806"/>
    <w:multiLevelType w:val="hybridMultilevel"/>
    <w:tmpl w:val="D9AAC79C"/>
    <w:lvl w:ilvl="0" w:tplc="657CB564">
      <w:start w:val="1"/>
      <w:numFmt w:val="bullet"/>
      <w:pStyle w:val="AufzhlungUV10"/>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341F7A"/>
    <w:multiLevelType w:val="hybridMultilevel"/>
    <w:tmpl w:val="9BA45A2C"/>
    <w:lvl w:ilvl="0" w:tplc="33F0EA32">
      <w:start w:val="1"/>
      <w:numFmt w:val="bullet"/>
      <w:pStyle w:val="Aufzhlungszeichen2"/>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1F61152"/>
    <w:multiLevelType w:val="hybridMultilevel"/>
    <w:tmpl w:val="B9800F28"/>
    <w:lvl w:ilvl="0" w:tplc="434E89AA">
      <w:start w:val="1"/>
      <w:numFmt w:val="decimal"/>
      <w:pStyle w:val="Liste"/>
      <w:lvlText w:val="(%1)"/>
      <w:lvlJc w:val="left"/>
      <w:pPr>
        <w:tabs>
          <w:tab w:val="num" w:pos="357"/>
        </w:tabs>
        <w:ind w:left="924" w:hanging="357"/>
      </w:pPr>
      <w:rPr>
        <w:rFonts w:ascii="Arial" w:hAnsi="Arial" w:hint="default"/>
        <w:b w:val="0"/>
        <w:i w:val="0"/>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4074E64"/>
    <w:multiLevelType w:val="hybridMultilevel"/>
    <w:tmpl w:val="FB300292"/>
    <w:lvl w:ilvl="0" w:tplc="6986B756">
      <w:start w:val="1"/>
      <w:numFmt w:val="bullet"/>
      <w:pStyle w:val="ABListeLK"/>
      <w:lvlText w:val=""/>
      <w:lvlJc w:val="left"/>
      <w:pPr>
        <w:ind w:left="360" w:hanging="360"/>
      </w:pPr>
      <w:rPr>
        <w:rFonts w:ascii="Wingdings 3" w:hAnsi="Wingdings 3" w:hint="default"/>
        <w:b w:val="0"/>
        <w:i w:val="0"/>
        <w:color w:val="003366"/>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39F478AF"/>
    <w:multiLevelType w:val="hybridMultilevel"/>
    <w:tmpl w:val="53FA110A"/>
    <w:lvl w:ilvl="0" w:tplc="115A2138">
      <w:start w:val="1"/>
      <w:numFmt w:val="bullet"/>
      <w:pStyle w:val="AufzhlungUV11"/>
      <w:lvlText w:val=""/>
      <w:lvlJc w:val="left"/>
      <w:pPr>
        <w:ind w:left="360" w:hanging="360"/>
      </w:pPr>
      <w:rPr>
        <w:rFonts w:ascii="Wingdings" w:hAnsi="Wingdings" w:hint="default"/>
        <w:b w:val="0"/>
        <w:i w:val="0"/>
        <w:color w:val="336699"/>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B5D1B91"/>
    <w:multiLevelType w:val="hybridMultilevel"/>
    <w:tmpl w:val="435ED73C"/>
    <w:lvl w:ilvl="0" w:tplc="A2F628B8">
      <w:start w:val="1"/>
      <w:numFmt w:val="bullet"/>
      <w:pStyle w:val="AufzhlungHW9"/>
      <w:lvlText w:val=""/>
      <w:lvlJc w:val="left"/>
      <w:pPr>
        <w:ind w:left="360" w:hanging="360"/>
      </w:pPr>
      <w:rPr>
        <w:rFonts w:ascii="Wingdings" w:hAnsi="Wingdings" w:hint="default"/>
        <w:b w:val="0"/>
        <w:i w:val="0"/>
        <w:color w:val="336699"/>
        <w:sz w:val="20"/>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E214A0F"/>
    <w:multiLevelType w:val="singleLevel"/>
    <w:tmpl w:val="1AA0BB44"/>
    <w:lvl w:ilvl="0">
      <w:start w:val="1"/>
      <w:numFmt w:val="bullet"/>
      <w:pStyle w:val="Aufzhlungszeichen3HW"/>
      <w:lvlText w:val=""/>
      <w:lvlJc w:val="left"/>
      <w:pPr>
        <w:ind w:left="360" w:hanging="360"/>
      </w:pPr>
      <w:rPr>
        <w:rFonts w:ascii="Wingdings" w:hAnsi="Wingdings" w:hint="default"/>
        <w:b w:val="0"/>
        <w:i w:val="0"/>
        <w:color w:val="336699"/>
        <w:sz w:val="24"/>
        <w:szCs w:val="24"/>
      </w:rPr>
    </w:lvl>
  </w:abstractNum>
  <w:abstractNum w:abstractNumId="11" w15:restartNumberingAfterBreak="0">
    <w:nsid w:val="3EC00408"/>
    <w:multiLevelType w:val="hybridMultilevel"/>
    <w:tmpl w:val="56A44B86"/>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4679666C"/>
    <w:multiLevelType w:val="hybridMultilevel"/>
    <w:tmpl w:val="F10011B6"/>
    <w:lvl w:ilvl="0" w:tplc="A60EEE90">
      <w:start w:val="1"/>
      <w:numFmt w:val="decimal"/>
      <w:pStyle w:val="ABListe"/>
      <w:lvlText w:val="(%1)"/>
      <w:lvlJc w:val="left"/>
      <w:pPr>
        <w:tabs>
          <w:tab w:val="num" w:pos="357"/>
        </w:tabs>
        <w:ind w:left="357" w:hanging="357"/>
      </w:pPr>
      <w:rPr>
        <w:rFonts w:ascii="Arial" w:hAnsi="Arial" w:hint="default"/>
        <w:b w:val="0"/>
        <w:i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4AEF7703"/>
    <w:multiLevelType w:val="hybridMultilevel"/>
    <w:tmpl w:val="F32A3026"/>
    <w:lvl w:ilvl="0" w:tplc="A176B2D6">
      <w:start w:val="1"/>
      <w:numFmt w:val="bullet"/>
      <w:pStyle w:val="AufzhlungUV8"/>
      <w:lvlText w:val=""/>
      <w:lvlJc w:val="left"/>
      <w:pPr>
        <w:ind w:left="360" w:hanging="360"/>
      </w:pPr>
      <w:rPr>
        <w:rFonts w:ascii="Wingdings" w:hAnsi="Wingdings" w:hint="default"/>
        <w:b w:val="0"/>
        <w:i w:val="0"/>
        <w:color w:val="336699"/>
        <w:sz w:val="18"/>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A17E1A"/>
    <w:multiLevelType w:val="hybridMultilevel"/>
    <w:tmpl w:val="4E86BB40"/>
    <w:lvl w:ilvl="0" w:tplc="2570A59E">
      <w:start w:val="1"/>
      <w:numFmt w:val="bullet"/>
      <w:pStyle w:val="AufzhlungHW8"/>
      <w:lvlText w:val=""/>
      <w:lvlJc w:val="left"/>
      <w:pPr>
        <w:ind w:left="360" w:hanging="360"/>
      </w:pPr>
      <w:rPr>
        <w:rFonts w:ascii="Wingdings" w:hAnsi="Wingdings" w:hint="default"/>
        <w:b w:val="0"/>
        <w:i w:val="0"/>
        <w:color w:val="336699"/>
        <w:sz w:val="18"/>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4772B64"/>
    <w:multiLevelType w:val="hybridMultilevel"/>
    <w:tmpl w:val="A7CCDC96"/>
    <w:lvl w:ilvl="0" w:tplc="F586D396">
      <w:start w:val="1"/>
      <w:numFmt w:val="bullet"/>
      <w:pStyle w:val="AufzhlungszeichenMaterial"/>
      <w:lvlText w:val=""/>
      <w:lvlJc w:val="left"/>
      <w:pPr>
        <w:tabs>
          <w:tab w:val="num" w:pos="360"/>
        </w:tabs>
        <w:ind w:left="360" w:hanging="360"/>
      </w:pPr>
      <w:rPr>
        <w:rFonts w:ascii="Wingdings 3" w:hAnsi="Wingdings 3" w:hint="default"/>
        <w:color w:val="00336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C6228B5"/>
    <w:multiLevelType w:val="hybridMultilevel"/>
    <w:tmpl w:val="BB16E896"/>
    <w:lvl w:ilvl="0" w:tplc="BA90D03A">
      <w:start w:val="1"/>
      <w:numFmt w:val="bullet"/>
      <w:pStyle w:val="AufzhlungM"/>
      <w:lvlText w:val=""/>
      <w:lvlJc w:val="left"/>
      <w:pPr>
        <w:tabs>
          <w:tab w:val="num" w:pos="357"/>
        </w:tabs>
        <w:ind w:left="357" w:hanging="357"/>
      </w:pPr>
      <w:rPr>
        <w:rFonts w:ascii="Wingdings" w:hAnsi="Wingdings" w:hint="default"/>
        <w:color w:val="336699"/>
        <w:sz w:val="24"/>
        <w:szCs w:val="24"/>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D41369C"/>
    <w:multiLevelType w:val="hybridMultilevel"/>
    <w:tmpl w:val="1360BFF4"/>
    <w:lvl w:ilvl="0" w:tplc="70EA1A7C">
      <w:start w:val="1"/>
      <w:numFmt w:val="bullet"/>
      <w:pStyle w:val="AufzhlungHW11"/>
      <w:lvlText w:val=""/>
      <w:lvlJc w:val="left"/>
      <w:pPr>
        <w:ind w:left="360" w:hanging="360"/>
      </w:pPr>
      <w:rPr>
        <w:rFonts w:ascii="Wingdings" w:hAnsi="Wingdings" w:hint="default"/>
        <w:b w:val="0"/>
        <w:i w:val="0"/>
        <w:color w:val="336699"/>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D5076C3"/>
    <w:multiLevelType w:val="hybridMultilevel"/>
    <w:tmpl w:val="F0FCB760"/>
    <w:lvl w:ilvl="0" w:tplc="4C94477A">
      <w:start w:val="1"/>
      <w:numFmt w:val="bullet"/>
      <w:pStyle w:val="AufzhlungUV9"/>
      <w:lvlText w:val=""/>
      <w:lvlJc w:val="left"/>
      <w:pPr>
        <w:ind w:left="360" w:hanging="360"/>
      </w:pPr>
      <w:rPr>
        <w:rFonts w:ascii="Wingdings" w:hAnsi="Wingdings" w:hint="default"/>
        <w:b w:val="0"/>
        <w:i w:val="0"/>
        <w:color w:val="336699"/>
        <w:sz w:val="20"/>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488554C"/>
    <w:multiLevelType w:val="hybridMultilevel"/>
    <w:tmpl w:val="F5345752"/>
    <w:lvl w:ilvl="0" w:tplc="1758F170">
      <w:start w:val="1"/>
      <w:numFmt w:val="bullet"/>
      <w:pStyle w:val="Aufzhlungszeichen2HW"/>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63C1EEC"/>
    <w:multiLevelType w:val="hybridMultilevel"/>
    <w:tmpl w:val="3648D20A"/>
    <w:lvl w:ilvl="0" w:tplc="C24C7AA8">
      <w:start w:val="1"/>
      <w:numFmt w:val="bullet"/>
      <w:pStyle w:val="Liste2"/>
      <w:lvlText w:val=""/>
      <w:lvlJc w:val="left"/>
      <w:pPr>
        <w:tabs>
          <w:tab w:val="num" w:pos="357"/>
        </w:tabs>
        <w:ind w:left="641" w:hanging="284"/>
      </w:pPr>
      <w:rPr>
        <w:rFonts w:ascii="Wingdings 3" w:hAnsi="Wingdings 3" w:hint="default"/>
        <w:color w:val="003366"/>
      </w:rPr>
    </w:lvl>
    <w:lvl w:ilvl="1" w:tplc="04070003" w:tentative="1">
      <w:start w:val="1"/>
      <w:numFmt w:val="bullet"/>
      <w:lvlText w:val="o"/>
      <w:lvlJc w:val="left"/>
      <w:pPr>
        <w:tabs>
          <w:tab w:val="num" w:pos="1723"/>
        </w:tabs>
        <w:ind w:left="1723" w:hanging="360"/>
      </w:pPr>
      <w:rPr>
        <w:rFonts w:ascii="Courier New" w:hAnsi="Courier New" w:cs="Courier New" w:hint="default"/>
      </w:rPr>
    </w:lvl>
    <w:lvl w:ilvl="2" w:tplc="04070005" w:tentative="1">
      <w:start w:val="1"/>
      <w:numFmt w:val="bullet"/>
      <w:lvlText w:val=""/>
      <w:lvlJc w:val="left"/>
      <w:pPr>
        <w:tabs>
          <w:tab w:val="num" w:pos="2443"/>
        </w:tabs>
        <w:ind w:left="2443" w:hanging="360"/>
      </w:pPr>
      <w:rPr>
        <w:rFonts w:ascii="Wingdings" w:hAnsi="Wingdings" w:hint="default"/>
      </w:rPr>
    </w:lvl>
    <w:lvl w:ilvl="3" w:tplc="04070001" w:tentative="1">
      <w:start w:val="1"/>
      <w:numFmt w:val="bullet"/>
      <w:lvlText w:val=""/>
      <w:lvlJc w:val="left"/>
      <w:pPr>
        <w:tabs>
          <w:tab w:val="num" w:pos="3163"/>
        </w:tabs>
        <w:ind w:left="3163" w:hanging="360"/>
      </w:pPr>
      <w:rPr>
        <w:rFonts w:ascii="Symbol" w:hAnsi="Symbol" w:hint="default"/>
      </w:rPr>
    </w:lvl>
    <w:lvl w:ilvl="4" w:tplc="04070003" w:tentative="1">
      <w:start w:val="1"/>
      <w:numFmt w:val="bullet"/>
      <w:lvlText w:val="o"/>
      <w:lvlJc w:val="left"/>
      <w:pPr>
        <w:tabs>
          <w:tab w:val="num" w:pos="3883"/>
        </w:tabs>
        <w:ind w:left="3883" w:hanging="360"/>
      </w:pPr>
      <w:rPr>
        <w:rFonts w:ascii="Courier New" w:hAnsi="Courier New" w:cs="Courier New" w:hint="default"/>
      </w:rPr>
    </w:lvl>
    <w:lvl w:ilvl="5" w:tplc="04070005" w:tentative="1">
      <w:start w:val="1"/>
      <w:numFmt w:val="bullet"/>
      <w:lvlText w:val=""/>
      <w:lvlJc w:val="left"/>
      <w:pPr>
        <w:tabs>
          <w:tab w:val="num" w:pos="4603"/>
        </w:tabs>
        <w:ind w:left="4603" w:hanging="360"/>
      </w:pPr>
      <w:rPr>
        <w:rFonts w:ascii="Wingdings" w:hAnsi="Wingdings" w:hint="default"/>
      </w:rPr>
    </w:lvl>
    <w:lvl w:ilvl="6" w:tplc="04070001" w:tentative="1">
      <w:start w:val="1"/>
      <w:numFmt w:val="bullet"/>
      <w:lvlText w:val=""/>
      <w:lvlJc w:val="left"/>
      <w:pPr>
        <w:tabs>
          <w:tab w:val="num" w:pos="5323"/>
        </w:tabs>
        <w:ind w:left="5323" w:hanging="360"/>
      </w:pPr>
      <w:rPr>
        <w:rFonts w:ascii="Symbol" w:hAnsi="Symbol" w:hint="default"/>
      </w:rPr>
    </w:lvl>
    <w:lvl w:ilvl="7" w:tplc="04070003" w:tentative="1">
      <w:start w:val="1"/>
      <w:numFmt w:val="bullet"/>
      <w:lvlText w:val="o"/>
      <w:lvlJc w:val="left"/>
      <w:pPr>
        <w:tabs>
          <w:tab w:val="num" w:pos="6043"/>
        </w:tabs>
        <w:ind w:left="6043" w:hanging="360"/>
      </w:pPr>
      <w:rPr>
        <w:rFonts w:ascii="Courier New" w:hAnsi="Courier New" w:cs="Courier New" w:hint="default"/>
      </w:rPr>
    </w:lvl>
    <w:lvl w:ilvl="8" w:tplc="04070005" w:tentative="1">
      <w:start w:val="1"/>
      <w:numFmt w:val="bullet"/>
      <w:lvlText w:val=""/>
      <w:lvlJc w:val="left"/>
      <w:pPr>
        <w:tabs>
          <w:tab w:val="num" w:pos="6763"/>
        </w:tabs>
        <w:ind w:left="6763" w:hanging="360"/>
      </w:pPr>
      <w:rPr>
        <w:rFonts w:ascii="Wingdings" w:hAnsi="Wingdings" w:hint="default"/>
      </w:rPr>
    </w:lvl>
  </w:abstractNum>
  <w:abstractNum w:abstractNumId="21" w15:restartNumberingAfterBreak="0">
    <w:nsid w:val="7D57445F"/>
    <w:multiLevelType w:val="hybridMultilevel"/>
    <w:tmpl w:val="882693C6"/>
    <w:lvl w:ilvl="0" w:tplc="A0BA8F54">
      <w:start w:val="1"/>
      <w:numFmt w:val="bullet"/>
      <w:pStyle w:val="AufzhlungHW10"/>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08980550">
    <w:abstractNumId w:val="2"/>
  </w:num>
  <w:num w:numId="2" w16cid:durableId="1097098493">
    <w:abstractNumId w:val="6"/>
  </w:num>
  <w:num w:numId="3" w16cid:durableId="344092076">
    <w:abstractNumId w:val="1"/>
  </w:num>
  <w:num w:numId="4" w16cid:durableId="791022806">
    <w:abstractNumId w:val="20"/>
  </w:num>
  <w:num w:numId="5" w16cid:durableId="984120419">
    <w:abstractNumId w:val="0"/>
  </w:num>
  <w:num w:numId="6" w16cid:durableId="155386847">
    <w:abstractNumId w:val="15"/>
  </w:num>
  <w:num w:numId="7" w16cid:durableId="20132381">
    <w:abstractNumId w:val="12"/>
  </w:num>
  <w:num w:numId="8" w16cid:durableId="431974450">
    <w:abstractNumId w:val="3"/>
  </w:num>
  <w:num w:numId="9" w16cid:durableId="545794853">
    <w:abstractNumId w:val="16"/>
  </w:num>
  <w:num w:numId="10" w16cid:durableId="835389620">
    <w:abstractNumId w:val="10"/>
  </w:num>
  <w:num w:numId="11" w16cid:durableId="651913862">
    <w:abstractNumId w:val="7"/>
  </w:num>
  <w:num w:numId="12" w16cid:durableId="1705253949">
    <w:abstractNumId w:val="19"/>
  </w:num>
  <w:num w:numId="13" w16cid:durableId="1335112151">
    <w:abstractNumId w:val="5"/>
  </w:num>
  <w:num w:numId="14" w16cid:durableId="870534991">
    <w:abstractNumId w:val="21"/>
  </w:num>
  <w:num w:numId="15" w16cid:durableId="129515004">
    <w:abstractNumId w:val="17"/>
  </w:num>
  <w:num w:numId="16" w16cid:durableId="1750495001">
    <w:abstractNumId w:val="14"/>
  </w:num>
  <w:num w:numId="17" w16cid:durableId="852184610">
    <w:abstractNumId w:val="4"/>
  </w:num>
  <w:num w:numId="18" w16cid:durableId="951984049">
    <w:abstractNumId w:val="8"/>
  </w:num>
  <w:num w:numId="19" w16cid:durableId="660229999">
    <w:abstractNumId w:val="18"/>
  </w:num>
  <w:num w:numId="20" w16cid:durableId="1890876973">
    <w:abstractNumId w:val="9"/>
  </w:num>
  <w:num w:numId="21" w16cid:durableId="2039551258">
    <w:abstractNumId w:val="13"/>
  </w:num>
  <w:num w:numId="22" w16cid:durableId="1536232936">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noPunctuationKerning/>
  <w:characterSpacingControl w:val="doNotCompress"/>
  <w:hdrShapeDefaults>
    <o:shapedefaults v:ext="edit" spidmax="2050">
      <o:colormru v:ext="edit" colors="#ffc,#679fd1,#193b5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BDF"/>
    <w:rsid w:val="00001277"/>
    <w:rsid w:val="000015F0"/>
    <w:rsid w:val="00001801"/>
    <w:rsid w:val="00007BAC"/>
    <w:rsid w:val="000120C3"/>
    <w:rsid w:val="000122C9"/>
    <w:rsid w:val="000139C4"/>
    <w:rsid w:val="0001455D"/>
    <w:rsid w:val="00024095"/>
    <w:rsid w:val="00025196"/>
    <w:rsid w:val="00031B4D"/>
    <w:rsid w:val="0003593C"/>
    <w:rsid w:val="000401B1"/>
    <w:rsid w:val="00040D0C"/>
    <w:rsid w:val="00041736"/>
    <w:rsid w:val="00044483"/>
    <w:rsid w:val="000516DE"/>
    <w:rsid w:val="00051A68"/>
    <w:rsid w:val="0005533B"/>
    <w:rsid w:val="0005798F"/>
    <w:rsid w:val="00060748"/>
    <w:rsid w:val="00060B85"/>
    <w:rsid w:val="00062EC7"/>
    <w:rsid w:val="00063BDF"/>
    <w:rsid w:val="00066FC1"/>
    <w:rsid w:val="00074EF4"/>
    <w:rsid w:val="0008015B"/>
    <w:rsid w:val="00082C1F"/>
    <w:rsid w:val="000851AC"/>
    <w:rsid w:val="000868CF"/>
    <w:rsid w:val="00086DD7"/>
    <w:rsid w:val="00091702"/>
    <w:rsid w:val="000942B9"/>
    <w:rsid w:val="000947AD"/>
    <w:rsid w:val="00095EA5"/>
    <w:rsid w:val="00097E56"/>
    <w:rsid w:val="000C1614"/>
    <w:rsid w:val="000C18B6"/>
    <w:rsid w:val="000C215A"/>
    <w:rsid w:val="000C7C46"/>
    <w:rsid w:val="000D00A9"/>
    <w:rsid w:val="000D46E9"/>
    <w:rsid w:val="000E1859"/>
    <w:rsid w:val="000E2153"/>
    <w:rsid w:val="000E632A"/>
    <w:rsid w:val="000F09B8"/>
    <w:rsid w:val="000F0F01"/>
    <w:rsid w:val="000F2C04"/>
    <w:rsid w:val="000F4EDC"/>
    <w:rsid w:val="000F640B"/>
    <w:rsid w:val="001023EB"/>
    <w:rsid w:val="00103919"/>
    <w:rsid w:val="00103E8C"/>
    <w:rsid w:val="0010563D"/>
    <w:rsid w:val="0010622C"/>
    <w:rsid w:val="001102CF"/>
    <w:rsid w:val="00111F68"/>
    <w:rsid w:val="001121C6"/>
    <w:rsid w:val="001124BC"/>
    <w:rsid w:val="0011413E"/>
    <w:rsid w:val="001150DA"/>
    <w:rsid w:val="00117ED9"/>
    <w:rsid w:val="00122600"/>
    <w:rsid w:val="00125EB4"/>
    <w:rsid w:val="0012669B"/>
    <w:rsid w:val="00126C1C"/>
    <w:rsid w:val="00131F3C"/>
    <w:rsid w:val="00133769"/>
    <w:rsid w:val="00140FD7"/>
    <w:rsid w:val="0014223D"/>
    <w:rsid w:val="00144388"/>
    <w:rsid w:val="00161D8C"/>
    <w:rsid w:val="001658C2"/>
    <w:rsid w:val="00167F05"/>
    <w:rsid w:val="001700E6"/>
    <w:rsid w:val="00171293"/>
    <w:rsid w:val="0017380E"/>
    <w:rsid w:val="001749D8"/>
    <w:rsid w:val="001814CF"/>
    <w:rsid w:val="00186087"/>
    <w:rsid w:val="00192B22"/>
    <w:rsid w:val="00194133"/>
    <w:rsid w:val="001944A6"/>
    <w:rsid w:val="00194C92"/>
    <w:rsid w:val="00195562"/>
    <w:rsid w:val="001A35BC"/>
    <w:rsid w:val="001A4794"/>
    <w:rsid w:val="001A718D"/>
    <w:rsid w:val="001A7DC6"/>
    <w:rsid w:val="001B2953"/>
    <w:rsid w:val="001B2F0D"/>
    <w:rsid w:val="001B51B5"/>
    <w:rsid w:val="001C0155"/>
    <w:rsid w:val="001C0D0B"/>
    <w:rsid w:val="001C299B"/>
    <w:rsid w:val="001C2F69"/>
    <w:rsid w:val="001C3130"/>
    <w:rsid w:val="001C43CF"/>
    <w:rsid w:val="001C6168"/>
    <w:rsid w:val="001D4CD2"/>
    <w:rsid w:val="001D6B5D"/>
    <w:rsid w:val="001D74ED"/>
    <w:rsid w:val="001E0400"/>
    <w:rsid w:val="001E3445"/>
    <w:rsid w:val="001E3495"/>
    <w:rsid w:val="001E51B4"/>
    <w:rsid w:val="001F10BF"/>
    <w:rsid w:val="001F1CA6"/>
    <w:rsid w:val="001F2B45"/>
    <w:rsid w:val="001F44FD"/>
    <w:rsid w:val="0020643F"/>
    <w:rsid w:val="00206D8E"/>
    <w:rsid w:val="00207511"/>
    <w:rsid w:val="002101A9"/>
    <w:rsid w:val="0021551E"/>
    <w:rsid w:val="002170B8"/>
    <w:rsid w:val="00220FFA"/>
    <w:rsid w:val="002345B7"/>
    <w:rsid w:val="00234933"/>
    <w:rsid w:val="00247A0E"/>
    <w:rsid w:val="00247F8F"/>
    <w:rsid w:val="002509A5"/>
    <w:rsid w:val="002509F5"/>
    <w:rsid w:val="002522B8"/>
    <w:rsid w:val="002523D2"/>
    <w:rsid w:val="00255432"/>
    <w:rsid w:val="00256AFE"/>
    <w:rsid w:val="00263169"/>
    <w:rsid w:val="00264E28"/>
    <w:rsid w:val="0026503B"/>
    <w:rsid w:val="002703D2"/>
    <w:rsid w:val="0027240F"/>
    <w:rsid w:val="002767AC"/>
    <w:rsid w:val="00276934"/>
    <w:rsid w:val="002810F2"/>
    <w:rsid w:val="00281D95"/>
    <w:rsid w:val="00293B8B"/>
    <w:rsid w:val="002956B9"/>
    <w:rsid w:val="002A1DD0"/>
    <w:rsid w:val="002A2254"/>
    <w:rsid w:val="002A66C6"/>
    <w:rsid w:val="002A6886"/>
    <w:rsid w:val="002A6AC5"/>
    <w:rsid w:val="002A7E48"/>
    <w:rsid w:val="002C3A21"/>
    <w:rsid w:val="002C3BFF"/>
    <w:rsid w:val="002C4143"/>
    <w:rsid w:val="002C45B5"/>
    <w:rsid w:val="002C6A9F"/>
    <w:rsid w:val="002C7413"/>
    <w:rsid w:val="002D5E52"/>
    <w:rsid w:val="002D6038"/>
    <w:rsid w:val="002D7759"/>
    <w:rsid w:val="002E0FB2"/>
    <w:rsid w:val="002E4B52"/>
    <w:rsid w:val="002F6D5D"/>
    <w:rsid w:val="00301360"/>
    <w:rsid w:val="00302340"/>
    <w:rsid w:val="003053D2"/>
    <w:rsid w:val="00307B63"/>
    <w:rsid w:val="00310080"/>
    <w:rsid w:val="0031304D"/>
    <w:rsid w:val="00313326"/>
    <w:rsid w:val="00317789"/>
    <w:rsid w:val="00317F0E"/>
    <w:rsid w:val="00324F8E"/>
    <w:rsid w:val="00325B69"/>
    <w:rsid w:val="003317BE"/>
    <w:rsid w:val="00333733"/>
    <w:rsid w:val="003352E8"/>
    <w:rsid w:val="003378A9"/>
    <w:rsid w:val="00337A1E"/>
    <w:rsid w:val="00343044"/>
    <w:rsid w:val="00344469"/>
    <w:rsid w:val="00344750"/>
    <w:rsid w:val="00355321"/>
    <w:rsid w:val="003572CC"/>
    <w:rsid w:val="00363121"/>
    <w:rsid w:val="00363A9B"/>
    <w:rsid w:val="00367F9D"/>
    <w:rsid w:val="00370A99"/>
    <w:rsid w:val="003727C7"/>
    <w:rsid w:val="0037457F"/>
    <w:rsid w:val="00377666"/>
    <w:rsid w:val="00380E4B"/>
    <w:rsid w:val="00382092"/>
    <w:rsid w:val="00382C94"/>
    <w:rsid w:val="003903A7"/>
    <w:rsid w:val="00391B5C"/>
    <w:rsid w:val="00392830"/>
    <w:rsid w:val="0039333C"/>
    <w:rsid w:val="003A0CC4"/>
    <w:rsid w:val="003A10A7"/>
    <w:rsid w:val="003A7E88"/>
    <w:rsid w:val="003B2CF1"/>
    <w:rsid w:val="003B3759"/>
    <w:rsid w:val="003C65B7"/>
    <w:rsid w:val="003D21CA"/>
    <w:rsid w:val="003D289F"/>
    <w:rsid w:val="003D2A34"/>
    <w:rsid w:val="003E1CAC"/>
    <w:rsid w:val="003E1E79"/>
    <w:rsid w:val="003E266E"/>
    <w:rsid w:val="003E3821"/>
    <w:rsid w:val="003E3F1A"/>
    <w:rsid w:val="003E5092"/>
    <w:rsid w:val="003F4CF6"/>
    <w:rsid w:val="003F4EF8"/>
    <w:rsid w:val="003F6801"/>
    <w:rsid w:val="003F7463"/>
    <w:rsid w:val="00400508"/>
    <w:rsid w:val="00403882"/>
    <w:rsid w:val="0040461A"/>
    <w:rsid w:val="00407AB5"/>
    <w:rsid w:val="00413FAA"/>
    <w:rsid w:val="004207BC"/>
    <w:rsid w:val="00436519"/>
    <w:rsid w:val="00437655"/>
    <w:rsid w:val="0044310B"/>
    <w:rsid w:val="00447DFD"/>
    <w:rsid w:val="00455FA5"/>
    <w:rsid w:val="00456C6B"/>
    <w:rsid w:val="004607F7"/>
    <w:rsid w:val="00463AD4"/>
    <w:rsid w:val="004648C2"/>
    <w:rsid w:val="00466F66"/>
    <w:rsid w:val="00474C0A"/>
    <w:rsid w:val="004760E4"/>
    <w:rsid w:val="00482167"/>
    <w:rsid w:val="00486C04"/>
    <w:rsid w:val="00486C96"/>
    <w:rsid w:val="004879EB"/>
    <w:rsid w:val="0049134E"/>
    <w:rsid w:val="004A351F"/>
    <w:rsid w:val="004A3F04"/>
    <w:rsid w:val="004A5506"/>
    <w:rsid w:val="004A5AFF"/>
    <w:rsid w:val="004B1311"/>
    <w:rsid w:val="004B29B6"/>
    <w:rsid w:val="004B3959"/>
    <w:rsid w:val="004B70DD"/>
    <w:rsid w:val="004C50A9"/>
    <w:rsid w:val="004C7A7D"/>
    <w:rsid w:val="004C7C00"/>
    <w:rsid w:val="004D3938"/>
    <w:rsid w:val="004D6E27"/>
    <w:rsid w:val="004E6D5C"/>
    <w:rsid w:val="004E6E41"/>
    <w:rsid w:val="004E757F"/>
    <w:rsid w:val="004E7DC8"/>
    <w:rsid w:val="004F07C9"/>
    <w:rsid w:val="004F5339"/>
    <w:rsid w:val="004F568B"/>
    <w:rsid w:val="004F69C2"/>
    <w:rsid w:val="004F78AB"/>
    <w:rsid w:val="00501FA2"/>
    <w:rsid w:val="00512B3A"/>
    <w:rsid w:val="00512F90"/>
    <w:rsid w:val="005158F2"/>
    <w:rsid w:val="00525DCD"/>
    <w:rsid w:val="00526EB4"/>
    <w:rsid w:val="00530811"/>
    <w:rsid w:val="0053597B"/>
    <w:rsid w:val="00540833"/>
    <w:rsid w:val="00543808"/>
    <w:rsid w:val="00543AEF"/>
    <w:rsid w:val="005500C3"/>
    <w:rsid w:val="00553685"/>
    <w:rsid w:val="00553EC3"/>
    <w:rsid w:val="00555569"/>
    <w:rsid w:val="00557617"/>
    <w:rsid w:val="00562369"/>
    <w:rsid w:val="005651A6"/>
    <w:rsid w:val="00567D0D"/>
    <w:rsid w:val="00570D36"/>
    <w:rsid w:val="00571A39"/>
    <w:rsid w:val="005732C1"/>
    <w:rsid w:val="00574351"/>
    <w:rsid w:val="00574F29"/>
    <w:rsid w:val="00583833"/>
    <w:rsid w:val="005873E0"/>
    <w:rsid w:val="0059315D"/>
    <w:rsid w:val="005953F2"/>
    <w:rsid w:val="005A0200"/>
    <w:rsid w:val="005A1BB7"/>
    <w:rsid w:val="005A3172"/>
    <w:rsid w:val="005A32C8"/>
    <w:rsid w:val="005A5C1E"/>
    <w:rsid w:val="005A6CFB"/>
    <w:rsid w:val="005B0DB3"/>
    <w:rsid w:val="005B2D1B"/>
    <w:rsid w:val="005B35AD"/>
    <w:rsid w:val="005B508D"/>
    <w:rsid w:val="005B5C61"/>
    <w:rsid w:val="005B7404"/>
    <w:rsid w:val="005B784A"/>
    <w:rsid w:val="005C1633"/>
    <w:rsid w:val="005C3E56"/>
    <w:rsid w:val="005C46C5"/>
    <w:rsid w:val="005D28F7"/>
    <w:rsid w:val="005D2CCE"/>
    <w:rsid w:val="005D4D89"/>
    <w:rsid w:val="005E02D9"/>
    <w:rsid w:val="005E07CD"/>
    <w:rsid w:val="005E399F"/>
    <w:rsid w:val="005E5382"/>
    <w:rsid w:val="005F2660"/>
    <w:rsid w:val="005F4512"/>
    <w:rsid w:val="005F6ED9"/>
    <w:rsid w:val="005F79EA"/>
    <w:rsid w:val="006006C4"/>
    <w:rsid w:val="00600DAF"/>
    <w:rsid w:val="00601639"/>
    <w:rsid w:val="00603A80"/>
    <w:rsid w:val="00604B33"/>
    <w:rsid w:val="00606427"/>
    <w:rsid w:val="00606A95"/>
    <w:rsid w:val="0060760A"/>
    <w:rsid w:val="00611F38"/>
    <w:rsid w:val="006138E7"/>
    <w:rsid w:val="00614068"/>
    <w:rsid w:val="006148ED"/>
    <w:rsid w:val="00623F66"/>
    <w:rsid w:val="00623FB5"/>
    <w:rsid w:val="006335E8"/>
    <w:rsid w:val="0063372B"/>
    <w:rsid w:val="00636F3B"/>
    <w:rsid w:val="00641ACB"/>
    <w:rsid w:val="00650A43"/>
    <w:rsid w:val="00650B7A"/>
    <w:rsid w:val="00650C80"/>
    <w:rsid w:val="00651A00"/>
    <w:rsid w:val="00654F6D"/>
    <w:rsid w:val="00657376"/>
    <w:rsid w:val="00657A9E"/>
    <w:rsid w:val="00661E66"/>
    <w:rsid w:val="00663644"/>
    <w:rsid w:val="00665D41"/>
    <w:rsid w:val="00665E98"/>
    <w:rsid w:val="006717A4"/>
    <w:rsid w:val="00673706"/>
    <w:rsid w:val="00673FFD"/>
    <w:rsid w:val="00675DA4"/>
    <w:rsid w:val="006764F3"/>
    <w:rsid w:val="00676702"/>
    <w:rsid w:val="00676BF7"/>
    <w:rsid w:val="00682339"/>
    <w:rsid w:val="00682526"/>
    <w:rsid w:val="006907F7"/>
    <w:rsid w:val="00690DA5"/>
    <w:rsid w:val="00691821"/>
    <w:rsid w:val="0069566C"/>
    <w:rsid w:val="006965F7"/>
    <w:rsid w:val="00696CDA"/>
    <w:rsid w:val="00697E94"/>
    <w:rsid w:val="006A4012"/>
    <w:rsid w:val="006A5153"/>
    <w:rsid w:val="006B516B"/>
    <w:rsid w:val="006B641F"/>
    <w:rsid w:val="006B7E2A"/>
    <w:rsid w:val="006C0067"/>
    <w:rsid w:val="006C1FF4"/>
    <w:rsid w:val="006C2432"/>
    <w:rsid w:val="006C4888"/>
    <w:rsid w:val="006C4F78"/>
    <w:rsid w:val="006C6CFF"/>
    <w:rsid w:val="006C70E1"/>
    <w:rsid w:val="006D10D4"/>
    <w:rsid w:val="006D5E53"/>
    <w:rsid w:val="006D5FCC"/>
    <w:rsid w:val="006E0FDA"/>
    <w:rsid w:val="006E2083"/>
    <w:rsid w:val="006E409D"/>
    <w:rsid w:val="006E4B24"/>
    <w:rsid w:val="006E7C77"/>
    <w:rsid w:val="006F4537"/>
    <w:rsid w:val="006F62BD"/>
    <w:rsid w:val="00703B0F"/>
    <w:rsid w:val="00703FF8"/>
    <w:rsid w:val="0070431B"/>
    <w:rsid w:val="00704324"/>
    <w:rsid w:val="0070611F"/>
    <w:rsid w:val="00707138"/>
    <w:rsid w:val="00711C7C"/>
    <w:rsid w:val="00714809"/>
    <w:rsid w:val="0071520B"/>
    <w:rsid w:val="00715EE8"/>
    <w:rsid w:val="00720E28"/>
    <w:rsid w:val="00726A5B"/>
    <w:rsid w:val="00727285"/>
    <w:rsid w:val="007278A6"/>
    <w:rsid w:val="007349C1"/>
    <w:rsid w:val="00740AC3"/>
    <w:rsid w:val="00740F6B"/>
    <w:rsid w:val="00741C45"/>
    <w:rsid w:val="00742001"/>
    <w:rsid w:val="007501C2"/>
    <w:rsid w:val="00753FF8"/>
    <w:rsid w:val="00757926"/>
    <w:rsid w:val="0076207A"/>
    <w:rsid w:val="0076520B"/>
    <w:rsid w:val="007700B7"/>
    <w:rsid w:val="00776494"/>
    <w:rsid w:val="00784610"/>
    <w:rsid w:val="00784654"/>
    <w:rsid w:val="00790014"/>
    <w:rsid w:val="007944C0"/>
    <w:rsid w:val="00795D1C"/>
    <w:rsid w:val="00796F27"/>
    <w:rsid w:val="00797D9C"/>
    <w:rsid w:val="007A1398"/>
    <w:rsid w:val="007A3766"/>
    <w:rsid w:val="007A4855"/>
    <w:rsid w:val="007B080F"/>
    <w:rsid w:val="007B21D2"/>
    <w:rsid w:val="007B5DC7"/>
    <w:rsid w:val="007B5E4E"/>
    <w:rsid w:val="007C16BD"/>
    <w:rsid w:val="007C4941"/>
    <w:rsid w:val="007D0AB7"/>
    <w:rsid w:val="007D0EDD"/>
    <w:rsid w:val="007D2CEB"/>
    <w:rsid w:val="007E0327"/>
    <w:rsid w:val="007E052A"/>
    <w:rsid w:val="007E56D0"/>
    <w:rsid w:val="007F5BA4"/>
    <w:rsid w:val="007F6D56"/>
    <w:rsid w:val="007F7F23"/>
    <w:rsid w:val="008000AE"/>
    <w:rsid w:val="00803398"/>
    <w:rsid w:val="00805D62"/>
    <w:rsid w:val="008063BE"/>
    <w:rsid w:val="00807905"/>
    <w:rsid w:val="00812700"/>
    <w:rsid w:val="00813A3A"/>
    <w:rsid w:val="00814E22"/>
    <w:rsid w:val="0081516F"/>
    <w:rsid w:val="00816F73"/>
    <w:rsid w:val="00824521"/>
    <w:rsid w:val="0083059D"/>
    <w:rsid w:val="008312C1"/>
    <w:rsid w:val="00831F54"/>
    <w:rsid w:val="0083777B"/>
    <w:rsid w:val="00841987"/>
    <w:rsid w:val="0085188B"/>
    <w:rsid w:val="0085218E"/>
    <w:rsid w:val="00852C28"/>
    <w:rsid w:val="00852C7A"/>
    <w:rsid w:val="00854267"/>
    <w:rsid w:val="008562CA"/>
    <w:rsid w:val="00857010"/>
    <w:rsid w:val="00865215"/>
    <w:rsid w:val="00871B80"/>
    <w:rsid w:val="00874CE6"/>
    <w:rsid w:val="0087501B"/>
    <w:rsid w:val="0088023F"/>
    <w:rsid w:val="00882D2D"/>
    <w:rsid w:val="008842AA"/>
    <w:rsid w:val="008868B3"/>
    <w:rsid w:val="00887C9C"/>
    <w:rsid w:val="008919A6"/>
    <w:rsid w:val="00892AA2"/>
    <w:rsid w:val="00892C91"/>
    <w:rsid w:val="008963E2"/>
    <w:rsid w:val="008A2F67"/>
    <w:rsid w:val="008A79AA"/>
    <w:rsid w:val="008B561A"/>
    <w:rsid w:val="008B7D1F"/>
    <w:rsid w:val="008C35CC"/>
    <w:rsid w:val="008C479F"/>
    <w:rsid w:val="008C5CA4"/>
    <w:rsid w:val="008C6602"/>
    <w:rsid w:val="008D3A51"/>
    <w:rsid w:val="008D3B09"/>
    <w:rsid w:val="008D44BE"/>
    <w:rsid w:val="008D558D"/>
    <w:rsid w:val="008F5FA5"/>
    <w:rsid w:val="008F7C3C"/>
    <w:rsid w:val="009015DC"/>
    <w:rsid w:val="00905EF7"/>
    <w:rsid w:val="00905F8D"/>
    <w:rsid w:val="00912327"/>
    <w:rsid w:val="0091333F"/>
    <w:rsid w:val="00922538"/>
    <w:rsid w:val="0092423B"/>
    <w:rsid w:val="00925163"/>
    <w:rsid w:val="00925F79"/>
    <w:rsid w:val="00926BD9"/>
    <w:rsid w:val="009277B2"/>
    <w:rsid w:val="00927C3A"/>
    <w:rsid w:val="009339A0"/>
    <w:rsid w:val="00934664"/>
    <w:rsid w:val="00934667"/>
    <w:rsid w:val="009354B4"/>
    <w:rsid w:val="00935CFA"/>
    <w:rsid w:val="009406F0"/>
    <w:rsid w:val="00946236"/>
    <w:rsid w:val="009472A8"/>
    <w:rsid w:val="009503A6"/>
    <w:rsid w:val="00951FA3"/>
    <w:rsid w:val="009544CD"/>
    <w:rsid w:val="009555AD"/>
    <w:rsid w:val="00955D63"/>
    <w:rsid w:val="009564C9"/>
    <w:rsid w:val="00956C0A"/>
    <w:rsid w:val="00962135"/>
    <w:rsid w:val="0096323A"/>
    <w:rsid w:val="00966116"/>
    <w:rsid w:val="0097305B"/>
    <w:rsid w:val="00973166"/>
    <w:rsid w:val="00973DEF"/>
    <w:rsid w:val="00975532"/>
    <w:rsid w:val="009755B4"/>
    <w:rsid w:val="00975A7A"/>
    <w:rsid w:val="009775F6"/>
    <w:rsid w:val="00981432"/>
    <w:rsid w:val="0098252C"/>
    <w:rsid w:val="00983250"/>
    <w:rsid w:val="009853AF"/>
    <w:rsid w:val="00990548"/>
    <w:rsid w:val="00991C96"/>
    <w:rsid w:val="009953C2"/>
    <w:rsid w:val="009A442D"/>
    <w:rsid w:val="009A4C41"/>
    <w:rsid w:val="009A61F5"/>
    <w:rsid w:val="009B0187"/>
    <w:rsid w:val="009C1872"/>
    <w:rsid w:val="009D240D"/>
    <w:rsid w:val="009D437A"/>
    <w:rsid w:val="009D5326"/>
    <w:rsid w:val="009D78A3"/>
    <w:rsid w:val="009E0C41"/>
    <w:rsid w:val="009F1997"/>
    <w:rsid w:val="009F70EF"/>
    <w:rsid w:val="00A00460"/>
    <w:rsid w:val="00A0356F"/>
    <w:rsid w:val="00A040A4"/>
    <w:rsid w:val="00A04ADF"/>
    <w:rsid w:val="00A052AA"/>
    <w:rsid w:val="00A05FA2"/>
    <w:rsid w:val="00A076F6"/>
    <w:rsid w:val="00A11B76"/>
    <w:rsid w:val="00A15676"/>
    <w:rsid w:val="00A21AD2"/>
    <w:rsid w:val="00A22811"/>
    <w:rsid w:val="00A2711B"/>
    <w:rsid w:val="00A333CD"/>
    <w:rsid w:val="00A33BD4"/>
    <w:rsid w:val="00A34AD5"/>
    <w:rsid w:val="00A35FB3"/>
    <w:rsid w:val="00A364D1"/>
    <w:rsid w:val="00A36644"/>
    <w:rsid w:val="00A36F28"/>
    <w:rsid w:val="00A37228"/>
    <w:rsid w:val="00A37F3D"/>
    <w:rsid w:val="00A40E95"/>
    <w:rsid w:val="00A40F99"/>
    <w:rsid w:val="00A43F57"/>
    <w:rsid w:val="00A47F27"/>
    <w:rsid w:val="00A50C5E"/>
    <w:rsid w:val="00A51E30"/>
    <w:rsid w:val="00A53AF9"/>
    <w:rsid w:val="00A53C19"/>
    <w:rsid w:val="00A5594D"/>
    <w:rsid w:val="00A60E36"/>
    <w:rsid w:val="00A650AF"/>
    <w:rsid w:val="00A70BF0"/>
    <w:rsid w:val="00A71213"/>
    <w:rsid w:val="00A72C57"/>
    <w:rsid w:val="00A730AA"/>
    <w:rsid w:val="00A74127"/>
    <w:rsid w:val="00A779B5"/>
    <w:rsid w:val="00A77CCE"/>
    <w:rsid w:val="00A835A9"/>
    <w:rsid w:val="00A9526E"/>
    <w:rsid w:val="00AA05F2"/>
    <w:rsid w:val="00AA0CF1"/>
    <w:rsid w:val="00AA2D81"/>
    <w:rsid w:val="00AA6D20"/>
    <w:rsid w:val="00AB1DB4"/>
    <w:rsid w:val="00AB1EE0"/>
    <w:rsid w:val="00AB33E7"/>
    <w:rsid w:val="00AB35B0"/>
    <w:rsid w:val="00AB395C"/>
    <w:rsid w:val="00AB71DF"/>
    <w:rsid w:val="00AC445E"/>
    <w:rsid w:val="00AC6ACA"/>
    <w:rsid w:val="00AD01B2"/>
    <w:rsid w:val="00AD3458"/>
    <w:rsid w:val="00AD35BE"/>
    <w:rsid w:val="00AD4F39"/>
    <w:rsid w:val="00AE0DC1"/>
    <w:rsid w:val="00AE1CCA"/>
    <w:rsid w:val="00AE23C8"/>
    <w:rsid w:val="00AE2543"/>
    <w:rsid w:val="00AE2998"/>
    <w:rsid w:val="00AE3213"/>
    <w:rsid w:val="00AF4127"/>
    <w:rsid w:val="00AF5FEA"/>
    <w:rsid w:val="00AF6F8A"/>
    <w:rsid w:val="00B01196"/>
    <w:rsid w:val="00B01AEC"/>
    <w:rsid w:val="00B01F7A"/>
    <w:rsid w:val="00B0269F"/>
    <w:rsid w:val="00B02756"/>
    <w:rsid w:val="00B0359F"/>
    <w:rsid w:val="00B100F4"/>
    <w:rsid w:val="00B10404"/>
    <w:rsid w:val="00B1061B"/>
    <w:rsid w:val="00B10F07"/>
    <w:rsid w:val="00B20F7F"/>
    <w:rsid w:val="00B2156F"/>
    <w:rsid w:val="00B23EFE"/>
    <w:rsid w:val="00B24CC0"/>
    <w:rsid w:val="00B254C5"/>
    <w:rsid w:val="00B2629D"/>
    <w:rsid w:val="00B27D31"/>
    <w:rsid w:val="00B3153A"/>
    <w:rsid w:val="00B32C4E"/>
    <w:rsid w:val="00B36B77"/>
    <w:rsid w:val="00B43BB0"/>
    <w:rsid w:val="00B43FFF"/>
    <w:rsid w:val="00B539BF"/>
    <w:rsid w:val="00B65F9A"/>
    <w:rsid w:val="00B7199A"/>
    <w:rsid w:val="00B72652"/>
    <w:rsid w:val="00B72804"/>
    <w:rsid w:val="00B745F9"/>
    <w:rsid w:val="00B815C3"/>
    <w:rsid w:val="00B873C3"/>
    <w:rsid w:val="00B9259F"/>
    <w:rsid w:val="00B9687E"/>
    <w:rsid w:val="00B96DF0"/>
    <w:rsid w:val="00B9717F"/>
    <w:rsid w:val="00BA06E9"/>
    <w:rsid w:val="00BA08B2"/>
    <w:rsid w:val="00BA204A"/>
    <w:rsid w:val="00BA5740"/>
    <w:rsid w:val="00BB088E"/>
    <w:rsid w:val="00BB12B2"/>
    <w:rsid w:val="00BB4C0A"/>
    <w:rsid w:val="00BB6251"/>
    <w:rsid w:val="00BC10E7"/>
    <w:rsid w:val="00BC2D1E"/>
    <w:rsid w:val="00BC3E0B"/>
    <w:rsid w:val="00BC5A9A"/>
    <w:rsid w:val="00BD0BF9"/>
    <w:rsid w:val="00BD20F2"/>
    <w:rsid w:val="00BD2443"/>
    <w:rsid w:val="00BD55C1"/>
    <w:rsid w:val="00BD6893"/>
    <w:rsid w:val="00BE120A"/>
    <w:rsid w:val="00BE2336"/>
    <w:rsid w:val="00BE23D2"/>
    <w:rsid w:val="00BE37F1"/>
    <w:rsid w:val="00BE42CF"/>
    <w:rsid w:val="00BE4A9B"/>
    <w:rsid w:val="00BE4C0B"/>
    <w:rsid w:val="00BE58D9"/>
    <w:rsid w:val="00BF1ECD"/>
    <w:rsid w:val="00BF267E"/>
    <w:rsid w:val="00BF6409"/>
    <w:rsid w:val="00C00DCB"/>
    <w:rsid w:val="00C015F4"/>
    <w:rsid w:val="00C0227A"/>
    <w:rsid w:val="00C02F6D"/>
    <w:rsid w:val="00C11352"/>
    <w:rsid w:val="00C11892"/>
    <w:rsid w:val="00C2209B"/>
    <w:rsid w:val="00C2339E"/>
    <w:rsid w:val="00C23E7C"/>
    <w:rsid w:val="00C25355"/>
    <w:rsid w:val="00C25F38"/>
    <w:rsid w:val="00C260E6"/>
    <w:rsid w:val="00C3319D"/>
    <w:rsid w:val="00C35DD9"/>
    <w:rsid w:val="00C3765A"/>
    <w:rsid w:val="00C42A2B"/>
    <w:rsid w:val="00C4329C"/>
    <w:rsid w:val="00C4578A"/>
    <w:rsid w:val="00C458BA"/>
    <w:rsid w:val="00C45B92"/>
    <w:rsid w:val="00C45CD7"/>
    <w:rsid w:val="00C46EAD"/>
    <w:rsid w:val="00C46F4B"/>
    <w:rsid w:val="00C47160"/>
    <w:rsid w:val="00C50EE6"/>
    <w:rsid w:val="00C524DC"/>
    <w:rsid w:val="00C548AF"/>
    <w:rsid w:val="00C54A18"/>
    <w:rsid w:val="00C55E23"/>
    <w:rsid w:val="00C619FF"/>
    <w:rsid w:val="00C62C50"/>
    <w:rsid w:val="00C62CBC"/>
    <w:rsid w:val="00C70952"/>
    <w:rsid w:val="00C7299A"/>
    <w:rsid w:val="00C77233"/>
    <w:rsid w:val="00C82400"/>
    <w:rsid w:val="00C83B8A"/>
    <w:rsid w:val="00C83BFA"/>
    <w:rsid w:val="00C87069"/>
    <w:rsid w:val="00C90B4D"/>
    <w:rsid w:val="00C962F8"/>
    <w:rsid w:val="00CA583A"/>
    <w:rsid w:val="00CB0481"/>
    <w:rsid w:val="00CB2614"/>
    <w:rsid w:val="00CB3B2C"/>
    <w:rsid w:val="00CB63FE"/>
    <w:rsid w:val="00CB6B8A"/>
    <w:rsid w:val="00CC0C80"/>
    <w:rsid w:val="00CC3DB4"/>
    <w:rsid w:val="00CC5436"/>
    <w:rsid w:val="00CD3395"/>
    <w:rsid w:val="00CD571A"/>
    <w:rsid w:val="00CD6D07"/>
    <w:rsid w:val="00CE30F4"/>
    <w:rsid w:val="00CE4A09"/>
    <w:rsid w:val="00CE6A13"/>
    <w:rsid w:val="00CE6A6A"/>
    <w:rsid w:val="00CF14E8"/>
    <w:rsid w:val="00CF1678"/>
    <w:rsid w:val="00CF3421"/>
    <w:rsid w:val="00D01317"/>
    <w:rsid w:val="00D0427E"/>
    <w:rsid w:val="00D0705F"/>
    <w:rsid w:val="00D07993"/>
    <w:rsid w:val="00D07A25"/>
    <w:rsid w:val="00D13DEE"/>
    <w:rsid w:val="00D23F4C"/>
    <w:rsid w:val="00D25AC6"/>
    <w:rsid w:val="00D27E5E"/>
    <w:rsid w:val="00D313E1"/>
    <w:rsid w:val="00D32EDD"/>
    <w:rsid w:val="00D331B3"/>
    <w:rsid w:val="00D351FD"/>
    <w:rsid w:val="00D419AF"/>
    <w:rsid w:val="00D45B6F"/>
    <w:rsid w:val="00D50F1A"/>
    <w:rsid w:val="00D518FF"/>
    <w:rsid w:val="00D51A05"/>
    <w:rsid w:val="00D51B7F"/>
    <w:rsid w:val="00D60EA9"/>
    <w:rsid w:val="00D6653C"/>
    <w:rsid w:val="00D67015"/>
    <w:rsid w:val="00D7150E"/>
    <w:rsid w:val="00D72DC1"/>
    <w:rsid w:val="00D75B1E"/>
    <w:rsid w:val="00D83463"/>
    <w:rsid w:val="00D85AAC"/>
    <w:rsid w:val="00D8602A"/>
    <w:rsid w:val="00D86CCC"/>
    <w:rsid w:val="00D93EFC"/>
    <w:rsid w:val="00D953D8"/>
    <w:rsid w:val="00D97331"/>
    <w:rsid w:val="00DA2874"/>
    <w:rsid w:val="00DA3BEF"/>
    <w:rsid w:val="00DA40FD"/>
    <w:rsid w:val="00DA79D8"/>
    <w:rsid w:val="00DB1239"/>
    <w:rsid w:val="00DB39C2"/>
    <w:rsid w:val="00DB497A"/>
    <w:rsid w:val="00DC2488"/>
    <w:rsid w:val="00DC3E04"/>
    <w:rsid w:val="00DD1625"/>
    <w:rsid w:val="00DD39B9"/>
    <w:rsid w:val="00DD4FAE"/>
    <w:rsid w:val="00DD6BD1"/>
    <w:rsid w:val="00DE126E"/>
    <w:rsid w:val="00DE1A41"/>
    <w:rsid w:val="00DE324C"/>
    <w:rsid w:val="00DE67CB"/>
    <w:rsid w:val="00DF0941"/>
    <w:rsid w:val="00DF211C"/>
    <w:rsid w:val="00DF3BF2"/>
    <w:rsid w:val="00DF4F81"/>
    <w:rsid w:val="00DF69D2"/>
    <w:rsid w:val="00DF6AB1"/>
    <w:rsid w:val="00E0045C"/>
    <w:rsid w:val="00E01D7D"/>
    <w:rsid w:val="00E04904"/>
    <w:rsid w:val="00E0500A"/>
    <w:rsid w:val="00E0744B"/>
    <w:rsid w:val="00E10A32"/>
    <w:rsid w:val="00E169FE"/>
    <w:rsid w:val="00E17C8F"/>
    <w:rsid w:val="00E2353C"/>
    <w:rsid w:val="00E2423E"/>
    <w:rsid w:val="00E256B9"/>
    <w:rsid w:val="00E27861"/>
    <w:rsid w:val="00E27EB0"/>
    <w:rsid w:val="00E325F7"/>
    <w:rsid w:val="00E366E8"/>
    <w:rsid w:val="00E42113"/>
    <w:rsid w:val="00E43F97"/>
    <w:rsid w:val="00E475AE"/>
    <w:rsid w:val="00E51944"/>
    <w:rsid w:val="00E51C73"/>
    <w:rsid w:val="00E52D45"/>
    <w:rsid w:val="00E53642"/>
    <w:rsid w:val="00E56248"/>
    <w:rsid w:val="00E5775B"/>
    <w:rsid w:val="00E61E1D"/>
    <w:rsid w:val="00E62322"/>
    <w:rsid w:val="00E6412D"/>
    <w:rsid w:val="00E65B92"/>
    <w:rsid w:val="00E70C92"/>
    <w:rsid w:val="00E72588"/>
    <w:rsid w:val="00E75B44"/>
    <w:rsid w:val="00E84C84"/>
    <w:rsid w:val="00E873BF"/>
    <w:rsid w:val="00E91BA7"/>
    <w:rsid w:val="00E970CA"/>
    <w:rsid w:val="00EA441B"/>
    <w:rsid w:val="00EA5173"/>
    <w:rsid w:val="00EA69C4"/>
    <w:rsid w:val="00EB1470"/>
    <w:rsid w:val="00EB3C81"/>
    <w:rsid w:val="00EC1368"/>
    <w:rsid w:val="00EC16B3"/>
    <w:rsid w:val="00EC5BF3"/>
    <w:rsid w:val="00EC7217"/>
    <w:rsid w:val="00EC7E73"/>
    <w:rsid w:val="00ED4E3D"/>
    <w:rsid w:val="00ED6643"/>
    <w:rsid w:val="00ED71BE"/>
    <w:rsid w:val="00EE0EB8"/>
    <w:rsid w:val="00EE1CE5"/>
    <w:rsid w:val="00EE23C1"/>
    <w:rsid w:val="00EE26D9"/>
    <w:rsid w:val="00EE46A6"/>
    <w:rsid w:val="00EE75F9"/>
    <w:rsid w:val="00EE7752"/>
    <w:rsid w:val="00EF3382"/>
    <w:rsid w:val="00EF460E"/>
    <w:rsid w:val="00F02406"/>
    <w:rsid w:val="00F03AD3"/>
    <w:rsid w:val="00F110AA"/>
    <w:rsid w:val="00F1251F"/>
    <w:rsid w:val="00F12A7D"/>
    <w:rsid w:val="00F1434B"/>
    <w:rsid w:val="00F15D28"/>
    <w:rsid w:val="00F2104F"/>
    <w:rsid w:val="00F218C1"/>
    <w:rsid w:val="00F233E4"/>
    <w:rsid w:val="00F2528D"/>
    <w:rsid w:val="00F26251"/>
    <w:rsid w:val="00F27EA1"/>
    <w:rsid w:val="00F33745"/>
    <w:rsid w:val="00F33A62"/>
    <w:rsid w:val="00F37259"/>
    <w:rsid w:val="00F37530"/>
    <w:rsid w:val="00F4598E"/>
    <w:rsid w:val="00F5177D"/>
    <w:rsid w:val="00F51F18"/>
    <w:rsid w:val="00F60614"/>
    <w:rsid w:val="00F6077C"/>
    <w:rsid w:val="00F62685"/>
    <w:rsid w:val="00F63220"/>
    <w:rsid w:val="00F636B3"/>
    <w:rsid w:val="00F63EA1"/>
    <w:rsid w:val="00F64D0A"/>
    <w:rsid w:val="00F71B6B"/>
    <w:rsid w:val="00F723B1"/>
    <w:rsid w:val="00F8514A"/>
    <w:rsid w:val="00F8748F"/>
    <w:rsid w:val="00F92928"/>
    <w:rsid w:val="00FA132D"/>
    <w:rsid w:val="00FA1F84"/>
    <w:rsid w:val="00FA22A1"/>
    <w:rsid w:val="00FA260D"/>
    <w:rsid w:val="00FA6DEB"/>
    <w:rsid w:val="00FA739B"/>
    <w:rsid w:val="00FA7532"/>
    <w:rsid w:val="00FA7F3D"/>
    <w:rsid w:val="00FB397C"/>
    <w:rsid w:val="00FB40E6"/>
    <w:rsid w:val="00FB41A0"/>
    <w:rsid w:val="00FB4EA8"/>
    <w:rsid w:val="00FB533D"/>
    <w:rsid w:val="00FC2DF0"/>
    <w:rsid w:val="00FC42BE"/>
    <w:rsid w:val="00FC5672"/>
    <w:rsid w:val="00FC7DED"/>
    <w:rsid w:val="00FD24A1"/>
    <w:rsid w:val="00FD3DCE"/>
    <w:rsid w:val="00FD75B2"/>
    <w:rsid w:val="00FE23E1"/>
    <w:rsid w:val="00FE25FA"/>
    <w:rsid w:val="00FE3060"/>
    <w:rsid w:val="00FF0A12"/>
    <w:rsid w:val="00FF16E1"/>
    <w:rsid w:val="00FF2CDB"/>
    <w:rsid w:val="00FF34C4"/>
    <w:rsid w:val="00FF516F"/>
    <w:rsid w:val="00FF6683"/>
    <w:rsid w:val="00FF710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679fd1,#193b59"/>
    </o:shapedefaults>
    <o:shapelayout v:ext="edit">
      <o:idmap v:ext="edit" data="2"/>
    </o:shapelayout>
  </w:shapeDefaults>
  <w:decimalSymbol w:val=","/>
  <w:listSeparator w:val=";"/>
  <w14:docId w14:val="3C75B5F8"/>
  <w15:chartTrackingRefBased/>
  <w15:docId w15:val="{A5B7B898-3BD3-4F0C-999C-5450953A96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2EC7"/>
    <w:pPr>
      <w:spacing w:line="264" w:lineRule="auto"/>
      <w:jc w:val="both"/>
    </w:pPr>
    <w:rPr>
      <w:rFonts w:ascii="Arial" w:hAnsi="Arial"/>
      <w:sz w:val="22"/>
      <w:szCs w:val="24"/>
    </w:rPr>
  </w:style>
  <w:style w:type="paragraph" w:styleId="berschrift1">
    <w:name w:val="heading 1"/>
    <w:basedOn w:val="Standard"/>
    <w:next w:val="Standard"/>
    <w:qFormat/>
    <w:rsid w:val="0097305B"/>
    <w:pPr>
      <w:keepNext/>
      <w:tabs>
        <w:tab w:val="left" w:pos="386"/>
      </w:tabs>
      <w:spacing w:before="360" w:after="180"/>
      <w:outlineLvl w:val="0"/>
    </w:pPr>
    <w:rPr>
      <w:rFonts w:cs="Arial"/>
      <w:b/>
      <w:bCs/>
      <w:kern w:val="32"/>
      <w:sz w:val="28"/>
      <w:szCs w:val="28"/>
    </w:rPr>
  </w:style>
  <w:style w:type="paragraph" w:styleId="berschrift2">
    <w:name w:val="heading 2"/>
    <w:basedOn w:val="Standard"/>
    <w:next w:val="Standard"/>
    <w:qFormat/>
    <w:rsid w:val="0097305B"/>
    <w:pPr>
      <w:keepNext/>
      <w:tabs>
        <w:tab w:val="left" w:pos="567"/>
      </w:tabs>
      <w:spacing w:before="240" w:after="60"/>
      <w:outlineLvl w:val="1"/>
    </w:pPr>
    <w:rPr>
      <w:rFonts w:cs="Arial"/>
      <w:b/>
      <w:bCs/>
      <w:iCs/>
      <w:sz w:val="24"/>
      <w:szCs w:val="28"/>
    </w:rPr>
  </w:style>
  <w:style w:type="paragraph" w:styleId="berschrift3">
    <w:name w:val="heading 3"/>
    <w:basedOn w:val="Standard"/>
    <w:next w:val="Standard"/>
    <w:link w:val="berschrift3Zchn"/>
    <w:qFormat/>
    <w:rsid w:val="0097305B"/>
    <w:pPr>
      <w:keepNext/>
      <w:numPr>
        <w:ilvl w:val="2"/>
        <w:numId w:val="1"/>
      </w:numPr>
      <w:tabs>
        <w:tab w:val="left" w:pos="907"/>
      </w:tabs>
      <w:spacing w:before="240" w:after="60"/>
      <w:outlineLvl w:val="2"/>
    </w:pPr>
    <w:rPr>
      <w:rFonts w:cs="Arial"/>
      <w:b/>
      <w:bCs/>
      <w:sz w:val="24"/>
      <w:szCs w:val="26"/>
    </w:rPr>
  </w:style>
  <w:style w:type="paragraph" w:styleId="berschrift4">
    <w:name w:val="heading 4"/>
    <w:basedOn w:val="Standard"/>
    <w:next w:val="Standard"/>
    <w:qFormat/>
    <w:rsid w:val="0097305B"/>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97305B"/>
    <w:pPr>
      <w:numPr>
        <w:ilvl w:val="4"/>
        <w:numId w:val="1"/>
      </w:numPr>
      <w:spacing w:before="240" w:after="60"/>
      <w:outlineLvl w:val="4"/>
    </w:pPr>
    <w:rPr>
      <w:b/>
      <w:bCs/>
      <w:i/>
      <w:iCs/>
      <w:sz w:val="26"/>
      <w:szCs w:val="26"/>
    </w:rPr>
  </w:style>
  <w:style w:type="paragraph" w:styleId="berschrift6">
    <w:name w:val="heading 6"/>
    <w:basedOn w:val="Standard"/>
    <w:next w:val="Standard"/>
    <w:qFormat/>
    <w:rsid w:val="0097305B"/>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97305B"/>
    <w:pPr>
      <w:numPr>
        <w:ilvl w:val="6"/>
        <w:numId w:val="1"/>
      </w:numPr>
      <w:spacing w:before="240" w:after="60"/>
      <w:outlineLvl w:val="6"/>
    </w:pPr>
    <w:rPr>
      <w:rFonts w:ascii="Times New Roman" w:hAnsi="Times New Roman"/>
    </w:rPr>
  </w:style>
  <w:style w:type="paragraph" w:styleId="berschrift8">
    <w:name w:val="heading 8"/>
    <w:basedOn w:val="Standard"/>
    <w:next w:val="Standard"/>
    <w:qFormat/>
    <w:rsid w:val="0097305B"/>
    <w:pPr>
      <w:numPr>
        <w:ilvl w:val="7"/>
        <w:numId w:val="1"/>
      </w:numPr>
      <w:spacing w:before="240" w:after="60"/>
      <w:outlineLvl w:val="7"/>
    </w:pPr>
    <w:rPr>
      <w:rFonts w:ascii="Times New Roman" w:hAnsi="Times New Roman"/>
      <w:i/>
      <w:iCs/>
    </w:rPr>
  </w:style>
  <w:style w:type="paragraph" w:styleId="berschrift9">
    <w:name w:val="heading 9"/>
    <w:basedOn w:val="Standard"/>
    <w:next w:val="Standard"/>
    <w:qFormat/>
    <w:rsid w:val="0097305B"/>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97305B"/>
    <w:pPr>
      <w:tabs>
        <w:tab w:val="center" w:pos="4536"/>
        <w:tab w:val="right" w:pos="9072"/>
      </w:tabs>
      <w:jc w:val="center"/>
    </w:pPr>
  </w:style>
  <w:style w:type="paragraph" w:styleId="Fuzeile">
    <w:name w:val="footer"/>
    <w:basedOn w:val="Standard"/>
    <w:link w:val="FuzeileZchn"/>
    <w:uiPriority w:val="99"/>
    <w:rsid w:val="0097305B"/>
    <w:pPr>
      <w:tabs>
        <w:tab w:val="center" w:pos="4536"/>
        <w:tab w:val="right" w:pos="9072"/>
      </w:tabs>
      <w:spacing w:before="40"/>
      <w:jc w:val="right"/>
    </w:pPr>
    <w:rPr>
      <w:sz w:val="18"/>
    </w:rPr>
  </w:style>
  <w:style w:type="table" w:styleId="Tabellenraster">
    <w:name w:val="Table Grid"/>
    <w:basedOn w:val="NormaleTabelle"/>
    <w:rsid w:val="009730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rsid w:val="0097305B"/>
  </w:style>
  <w:style w:type="character" w:customStyle="1" w:styleId="berschrift3Zchn">
    <w:name w:val="Überschrift 3 Zchn"/>
    <w:link w:val="berschrift3"/>
    <w:rsid w:val="0097305B"/>
    <w:rPr>
      <w:rFonts w:ascii="Arial" w:hAnsi="Arial" w:cs="Arial"/>
      <w:b/>
      <w:bCs/>
      <w:sz w:val="24"/>
      <w:szCs w:val="26"/>
    </w:rPr>
  </w:style>
  <w:style w:type="paragraph" w:styleId="Aufzhlungszeichen">
    <w:name w:val="List Bullet"/>
    <w:basedOn w:val="Standard"/>
    <w:rsid w:val="0097305B"/>
    <w:pPr>
      <w:numPr>
        <w:numId w:val="3"/>
      </w:numPr>
      <w:spacing w:before="120"/>
    </w:pPr>
  </w:style>
  <w:style w:type="paragraph" w:styleId="Liste">
    <w:name w:val="List"/>
    <w:basedOn w:val="Standard"/>
    <w:rsid w:val="0097305B"/>
    <w:pPr>
      <w:numPr>
        <w:numId w:val="2"/>
      </w:numPr>
    </w:pPr>
  </w:style>
  <w:style w:type="paragraph" w:styleId="Aufzhlungszeichen2">
    <w:name w:val="List Bullet 2"/>
    <w:aliases w:val="UV"/>
    <w:basedOn w:val="Standard"/>
    <w:rsid w:val="00062EC7"/>
    <w:pPr>
      <w:numPr>
        <w:numId w:val="13"/>
      </w:numPr>
    </w:pPr>
  </w:style>
  <w:style w:type="paragraph" w:styleId="Aufzhlungszeichen3">
    <w:name w:val="List Bullet 3"/>
    <w:aliases w:val="Übersicht"/>
    <w:basedOn w:val="Standard"/>
    <w:rsid w:val="00437655"/>
    <w:pPr>
      <w:numPr>
        <w:numId w:val="5"/>
      </w:numPr>
      <w:spacing w:before="60"/>
    </w:pPr>
  </w:style>
  <w:style w:type="paragraph" w:styleId="StandardWeb">
    <w:name w:val="Normal (Web)"/>
    <w:basedOn w:val="Standard"/>
    <w:rsid w:val="0097305B"/>
    <w:pPr>
      <w:spacing w:before="100" w:beforeAutospacing="1" w:after="100" w:afterAutospacing="1" w:line="240" w:lineRule="auto"/>
    </w:pPr>
    <w:rPr>
      <w:rFonts w:ascii="Times New Roman" w:hAnsi="Times New Roman"/>
      <w:sz w:val="24"/>
    </w:rPr>
  </w:style>
  <w:style w:type="paragraph" w:customStyle="1" w:styleId="AufzhlungszeichenMaterial">
    <w:name w:val="Aufzählungszeichen Material"/>
    <w:basedOn w:val="Aufzhlungszeichen3"/>
    <w:link w:val="AufzhlungszeichenMaterialZchn"/>
    <w:rsid w:val="0097305B"/>
    <w:pPr>
      <w:numPr>
        <w:numId w:val="6"/>
      </w:numPr>
    </w:pPr>
  </w:style>
  <w:style w:type="paragraph" w:customStyle="1" w:styleId="StandardEinzugUV">
    <w:name w:val="Standard_Einzug__UV"/>
    <w:basedOn w:val="Standard"/>
    <w:rsid w:val="0097305B"/>
    <w:pPr>
      <w:ind w:left="357"/>
    </w:pPr>
  </w:style>
  <w:style w:type="paragraph" w:styleId="Textkrper-Einzug3">
    <w:name w:val="Body Text Indent 3"/>
    <w:basedOn w:val="Standard"/>
    <w:rsid w:val="0097305B"/>
    <w:pPr>
      <w:spacing w:before="60"/>
      <w:ind w:left="284"/>
    </w:pPr>
    <w:rPr>
      <w:sz w:val="16"/>
      <w:szCs w:val="16"/>
    </w:rPr>
  </w:style>
  <w:style w:type="paragraph" w:customStyle="1" w:styleId="Bildunterschrift">
    <w:name w:val="Bildunterschrift"/>
    <w:basedOn w:val="Standard"/>
    <w:link w:val="BildunterschriftZchn"/>
    <w:rsid w:val="0097305B"/>
    <w:pPr>
      <w:spacing w:line="240" w:lineRule="auto"/>
    </w:pPr>
    <w:rPr>
      <w:sz w:val="16"/>
      <w:szCs w:val="16"/>
    </w:rPr>
  </w:style>
  <w:style w:type="paragraph" w:styleId="Liste2">
    <w:name w:val="List 2"/>
    <w:aliases w:val="Liste UV"/>
    <w:basedOn w:val="Standard"/>
    <w:rsid w:val="0097305B"/>
    <w:pPr>
      <w:numPr>
        <w:numId w:val="4"/>
      </w:numPr>
    </w:pPr>
  </w:style>
  <w:style w:type="paragraph" w:customStyle="1" w:styleId="HinweisDatei">
    <w:name w:val="Hinweis_Datei"/>
    <w:basedOn w:val="Standard"/>
    <w:next w:val="Standard"/>
    <w:link w:val="HinweisDateiZchn"/>
    <w:rsid w:val="0097305B"/>
    <w:rPr>
      <w:b/>
      <w:color w:val="336699"/>
    </w:rPr>
  </w:style>
  <w:style w:type="paragraph" w:customStyle="1" w:styleId="ABListe">
    <w:name w:val="AB_Liste"/>
    <w:basedOn w:val="Standard"/>
    <w:rsid w:val="00EC5BF3"/>
    <w:pPr>
      <w:numPr>
        <w:numId w:val="7"/>
      </w:numPr>
      <w:spacing w:before="60"/>
    </w:pPr>
  </w:style>
  <w:style w:type="paragraph" w:customStyle="1" w:styleId="berschriftTabelleUE">
    <w:name w:val="Überschrift_Tabelle_UE"/>
    <w:basedOn w:val="Standard"/>
    <w:rsid w:val="0097305B"/>
    <w:pPr>
      <w:jc w:val="center"/>
    </w:pPr>
    <w:rPr>
      <w:b/>
    </w:rPr>
  </w:style>
  <w:style w:type="paragraph" w:customStyle="1" w:styleId="Tabellentext">
    <w:name w:val="Tabellentext"/>
    <w:basedOn w:val="AufzhlungszeichenMaterial"/>
    <w:rsid w:val="0097305B"/>
    <w:pPr>
      <w:numPr>
        <w:numId w:val="0"/>
      </w:numPr>
      <w:jc w:val="left"/>
    </w:pPr>
  </w:style>
  <w:style w:type="paragraph" w:customStyle="1" w:styleId="berschrift4Bsp">
    <w:name w:val="Überschrift 4_Bsp"/>
    <w:basedOn w:val="Tabellentext"/>
    <w:rsid w:val="0097305B"/>
    <w:pPr>
      <w:numPr>
        <w:numId w:val="8"/>
      </w:numPr>
    </w:pPr>
  </w:style>
  <w:style w:type="character" w:styleId="Hyperlink">
    <w:name w:val="Hyperlink"/>
    <w:rsid w:val="00983250"/>
    <w:rPr>
      <w:color w:val="0000FF"/>
      <w:u w:val="single"/>
    </w:rPr>
  </w:style>
  <w:style w:type="paragraph" w:customStyle="1" w:styleId="AufzhlungM">
    <w:name w:val="Aufzählung M"/>
    <w:basedOn w:val="Standard"/>
    <w:rsid w:val="0097305B"/>
    <w:pPr>
      <w:numPr>
        <w:numId w:val="9"/>
      </w:numPr>
    </w:pPr>
  </w:style>
  <w:style w:type="paragraph" w:customStyle="1" w:styleId="HinweisCD">
    <w:name w:val="Hinweis_CD"/>
    <w:basedOn w:val="Standard"/>
    <w:next w:val="StandardEinzugUV"/>
    <w:link w:val="HinweisCDZchn"/>
    <w:rsid w:val="0097305B"/>
    <w:rPr>
      <w:b/>
      <w:color w:val="FF9900"/>
    </w:rPr>
  </w:style>
  <w:style w:type="paragraph" w:customStyle="1" w:styleId="ABListeLK">
    <w:name w:val="AB_Liste_LK"/>
    <w:basedOn w:val="ABListe"/>
    <w:qFormat/>
    <w:rsid w:val="00DE1A41"/>
    <w:pPr>
      <w:numPr>
        <w:numId w:val="11"/>
      </w:numPr>
    </w:pPr>
  </w:style>
  <w:style w:type="paragraph" w:customStyle="1" w:styleId="Aufzhlungszeichen3HW">
    <w:name w:val="Aufzählungszeichen 3HW"/>
    <w:basedOn w:val="Aufzhlungszeichen3"/>
    <w:qFormat/>
    <w:rsid w:val="00E51944"/>
    <w:pPr>
      <w:numPr>
        <w:numId w:val="10"/>
      </w:numPr>
    </w:pPr>
  </w:style>
  <w:style w:type="paragraph" w:customStyle="1" w:styleId="Aufzhlungszeichen2HW">
    <w:name w:val="Aufzählungszeichen 2HW"/>
    <w:basedOn w:val="Aufzhlungszeichen2"/>
    <w:qFormat/>
    <w:rsid w:val="00E62322"/>
    <w:pPr>
      <w:numPr>
        <w:numId w:val="12"/>
      </w:numPr>
    </w:pPr>
  </w:style>
  <w:style w:type="character" w:customStyle="1" w:styleId="FuzeileZchn">
    <w:name w:val="Fußzeile Zchn"/>
    <w:link w:val="Fuzeile"/>
    <w:uiPriority w:val="99"/>
    <w:rsid w:val="0097305B"/>
    <w:rPr>
      <w:rFonts w:ascii="Arial" w:hAnsi="Arial"/>
      <w:sz w:val="18"/>
      <w:szCs w:val="24"/>
    </w:rPr>
  </w:style>
  <w:style w:type="character" w:customStyle="1" w:styleId="HinweisDateiZchn">
    <w:name w:val="Hinweis_Datei Zchn"/>
    <w:link w:val="HinweisDatei"/>
    <w:rsid w:val="00831F54"/>
    <w:rPr>
      <w:rFonts w:ascii="Arial" w:hAnsi="Arial"/>
      <w:b/>
      <w:color w:val="336699"/>
      <w:sz w:val="22"/>
      <w:szCs w:val="24"/>
    </w:rPr>
  </w:style>
  <w:style w:type="character" w:customStyle="1" w:styleId="HinweisCDZchn">
    <w:name w:val="Hinweis_CD Zchn"/>
    <w:link w:val="HinweisCD"/>
    <w:rsid w:val="00831F54"/>
    <w:rPr>
      <w:rFonts w:ascii="Arial" w:hAnsi="Arial"/>
      <w:b/>
      <w:color w:val="FF9900"/>
      <w:sz w:val="22"/>
      <w:szCs w:val="24"/>
    </w:rPr>
  </w:style>
  <w:style w:type="character" w:customStyle="1" w:styleId="BildunterschriftZchn">
    <w:name w:val="Bildunterschrift Zchn"/>
    <w:link w:val="Bildunterschrift"/>
    <w:rsid w:val="00831F54"/>
    <w:rPr>
      <w:rFonts w:ascii="Arial" w:hAnsi="Arial"/>
      <w:sz w:val="16"/>
      <w:szCs w:val="16"/>
    </w:rPr>
  </w:style>
  <w:style w:type="character" w:customStyle="1" w:styleId="AufzhlungszeichenMaterialZchn">
    <w:name w:val="Aufzählungszeichen Material Zchn"/>
    <w:link w:val="AufzhlungszeichenMaterial"/>
    <w:rsid w:val="00831F54"/>
    <w:rPr>
      <w:rFonts w:ascii="Arial" w:hAnsi="Arial"/>
      <w:sz w:val="22"/>
      <w:szCs w:val="24"/>
    </w:rPr>
  </w:style>
  <w:style w:type="paragraph" w:customStyle="1" w:styleId="AufzhlungStandardEinzugUV">
    <w:name w:val="Aufzählung_Standard_Einzug_UV"/>
    <w:basedOn w:val="AufzhlungszeichenMaterial"/>
    <w:rsid w:val="00F33745"/>
    <w:pPr>
      <w:numPr>
        <w:numId w:val="0"/>
      </w:numPr>
    </w:pPr>
  </w:style>
  <w:style w:type="character" w:customStyle="1" w:styleId="BesuchterHyperlink">
    <w:name w:val="BesuchterHyperlink"/>
    <w:rsid w:val="007D2CEB"/>
    <w:rPr>
      <w:color w:val="800080"/>
      <w:u w:val="single"/>
    </w:rPr>
  </w:style>
  <w:style w:type="paragraph" w:styleId="Sprechblasentext">
    <w:name w:val="Balloon Text"/>
    <w:basedOn w:val="Standard"/>
    <w:link w:val="SprechblasentextZchn"/>
    <w:rsid w:val="00EC7E73"/>
    <w:pPr>
      <w:spacing w:line="240" w:lineRule="auto"/>
    </w:pPr>
    <w:rPr>
      <w:rFonts w:ascii="Tahoma" w:hAnsi="Tahoma" w:cs="Tahoma"/>
      <w:sz w:val="16"/>
      <w:szCs w:val="16"/>
    </w:rPr>
  </w:style>
  <w:style w:type="character" w:customStyle="1" w:styleId="SprechblasentextZchn">
    <w:name w:val="Sprechblasentext Zchn"/>
    <w:link w:val="Sprechblasentext"/>
    <w:rsid w:val="00EC7E73"/>
    <w:rPr>
      <w:rFonts w:ascii="Tahoma" w:hAnsi="Tahoma" w:cs="Tahoma"/>
      <w:sz w:val="16"/>
      <w:szCs w:val="16"/>
    </w:rPr>
  </w:style>
  <w:style w:type="character" w:styleId="HTMLZitat">
    <w:name w:val="HTML Cite"/>
    <w:uiPriority w:val="99"/>
    <w:unhideWhenUsed/>
    <w:rsid w:val="00FA260D"/>
    <w:rPr>
      <w:i/>
      <w:iCs/>
    </w:rPr>
  </w:style>
  <w:style w:type="paragraph" w:customStyle="1" w:styleId="AufzhlungHW10">
    <w:name w:val="Aufzählung_HW_10"/>
    <w:link w:val="AufzhlungHW10Zchn"/>
    <w:qFormat/>
    <w:rsid w:val="00CD6D07"/>
    <w:pPr>
      <w:numPr>
        <w:numId w:val="14"/>
      </w:numPr>
      <w:spacing w:line="264" w:lineRule="auto"/>
      <w:jc w:val="both"/>
    </w:pPr>
    <w:rPr>
      <w:rFonts w:ascii="Arial" w:hAnsi="Arial"/>
      <w:szCs w:val="24"/>
    </w:rPr>
  </w:style>
  <w:style w:type="character" w:customStyle="1" w:styleId="AufzhlungHW10Zchn">
    <w:name w:val="Aufzählung_HW_10 Zchn"/>
    <w:link w:val="AufzhlungHW10"/>
    <w:rsid w:val="00CD6D07"/>
    <w:rPr>
      <w:rFonts w:ascii="Arial" w:hAnsi="Arial"/>
      <w:szCs w:val="24"/>
    </w:rPr>
  </w:style>
  <w:style w:type="paragraph" w:customStyle="1" w:styleId="AufzhlungHW11">
    <w:name w:val="Aufzählung_HW_11"/>
    <w:link w:val="AufzhlungHW11Zchn"/>
    <w:qFormat/>
    <w:rsid w:val="00CD6D07"/>
    <w:pPr>
      <w:numPr>
        <w:numId w:val="15"/>
      </w:numPr>
      <w:spacing w:line="264" w:lineRule="auto"/>
      <w:jc w:val="both"/>
    </w:pPr>
    <w:rPr>
      <w:rFonts w:ascii="Arial" w:hAnsi="Arial"/>
      <w:sz w:val="22"/>
      <w:szCs w:val="24"/>
    </w:rPr>
  </w:style>
  <w:style w:type="character" w:customStyle="1" w:styleId="AufzhlungHW11Zchn">
    <w:name w:val="Aufzählung_HW_11 Zchn"/>
    <w:link w:val="AufzhlungHW11"/>
    <w:rsid w:val="00CD6D07"/>
    <w:rPr>
      <w:rFonts w:ascii="Arial" w:hAnsi="Arial"/>
      <w:sz w:val="22"/>
      <w:szCs w:val="24"/>
    </w:rPr>
  </w:style>
  <w:style w:type="paragraph" w:customStyle="1" w:styleId="AufzhlungHW8">
    <w:name w:val="Aufzählung_HW_8"/>
    <w:link w:val="AufzhlungHW8Zchn"/>
    <w:qFormat/>
    <w:rsid w:val="00CD6D07"/>
    <w:pPr>
      <w:numPr>
        <w:numId w:val="16"/>
      </w:numPr>
      <w:spacing w:line="264" w:lineRule="auto"/>
      <w:jc w:val="both"/>
    </w:pPr>
    <w:rPr>
      <w:rFonts w:ascii="Arial" w:hAnsi="Arial"/>
      <w:sz w:val="16"/>
      <w:szCs w:val="24"/>
    </w:rPr>
  </w:style>
  <w:style w:type="character" w:customStyle="1" w:styleId="AufzhlungHW8Zchn">
    <w:name w:val="Aufzählung_HW_8 Zchn"/>
    <w:link w:val="AufzhlungHW8"/>
    <w:rsid w:val="00CD6D07"/>
    <w:rPr>
      <w:rFonts w:ascii="Arial" w:hAnsi="Arial"/>
      <w:sz w:val="16"/>
      <w:szCs w:val="24"/>
    </w:rPr>
  </w:style>
  <w:style w:type="paragraph" w:customStyle="1" w:styleId="AufzhlungHW9">
    <w:name w:val="Aufzählung_HW_9"/>
    <w:link w:val="AufzhlungHW9Zchn"/>
    <w:qFormat/>
    <w:rsid w:val="005F4512"/>
    <w:pPr>
      <w:numPr>
        <w:numId w:val="20"/>
      </w:numPr>
      <w:spacing w:line="264" w:lineRule="auto"/>
      <w:jc w:val="both"/>
    </w:pPr>
    <w:rPr>
      <w:rFonts w:ascii="Arial" w:hAnsi="Arial"/>
      <w:sz w:val="18"/>
      <w:szCs w:val="24"/>
    </w:rPr>
  </w:style>
  <w:style w:type="character" w:customStyle="1" w:styleId="AufzhlungHW9Zchn">
    <w:name w:val="Aufzählung_HW_9 Zchn"/>
    <w:link w:val="AufzhlungHW9"/>
    <w:rsid w:val="005F4512"/>
    <w:rPr>
      <w:rFonts w:ascii="Arial" w:hAnsi="Arial"/>
      <w:sz w:val="18"/>
      <w:szCs w:val="24"/>
    </w:rPr>
  </w:style>
  <w:style w:type="paragraph" w:customStyle="1" w:styleId="AufzhlungUV10">
    <w:name w:val="Aufzählung_UV_10"/>
    <w:link w:val="AufzhlungUV10Zchn"/>
    <w:qFormat/>
    <w:rsid w:val="00CD6D07"/>
    <w:pPr>
      <w:numPr>
        <w:numId w:val="17"/>
      </w:numPr>
      <w:spacing w:line="264" w:lineRule="auto"/>
      <w:jc w:val="both"/>
    </w:pPr>
    <w:rPr>
      <w:rFonts w:ascii="Arial" w:hAnsi="Arial"/>
    </w:rPr>
  </w:style>
  <w:style w:type="character" w:customStyle="1" w:styleId="AufzhlungUV10Zchn">
    <w:name w:val="Aufzählung_UV_10 Zchn"/>
    <w:link w:val="AufzhlungUV10"/>
    <w:rsid w:val="00CD6D07"/>
    <w:rPr>
      <w:rFonts w:ascii="Arial" w:hAnsi="Arial"/>
    </w:rPr>
  </w:style>
  <w:style w:type="paragraph" w:customStyle="1" w:styleId="AufzhlungUV11">
    <w:name w:val="Aufzählung_UV_11"/>
    <w:link w:val="AufzhlungUV11Zchn"/>
    <w:qFormat/>
    <w:rsid w:val="00CD6D07"/>
    <w:pPr>
      <w:numPr>
        <w:numId w:val="18"/>
      </w:numPr>
      <w:spacing w:line="264" w:lineRule="auto"/>
      <w:jc w:val="both"/>
    </w:pPr>
    <w:rPr>
      <w:rFonts w:ascii="Arial" w:hAnsi="Arial"/>
      <w:sz w:val="22"/>
    </w:rPr>
  </w:style>
  <w:style w:type="character" w:customStyle="1" w:styleId="AufzhlungUV11Zchn">
    <w:name w:val="Aufzählung_UV_11 Zchn"/>
    <w:link w:val="AufzhlungUV11"/>
    <w:rsid w:val="00CD6D07"/>
    <w:rPr>
      <w:rFonts w:ascii="Arial" w:hAnsi="Arial"/>
      <w:sz w:val="22"/>
    </w:rPr>
  </w:style>
  <w:style w:type="paragraph" w:customStyle="1" w:styleId="AufzhlungUV8">
    <w:name w:val="Aufzählung_UV_8"/>
    <w:link w:val="AufzhlungUV8Zchn"/>
    <w:qFormat/>
    <w:rsid w:val="0039333C"/>
    <w:pPr>
      <w:numPr>
        <w:numId w:val="21"/>
      </w:numPr>
      <w:spacing w:line="264" w:lineRule="auto"/>
      <w:jc w:val="both"/>
    </w:pPr>
    <w:rPr>
      <w:rFonts w:ascii="Arial" w:hAnsi="Arial"/>
      <w:sz w:val="16"/>
      <w:szCs w:val="16"/>
    </w:rPr>
  </w:style>
  <w:style w:type="character" w:customStyle="1" w:styleId="AufzhlungUV8Zchn">
    <w:name w:val="Aufzählung_UV_8 Zchn"/>
    <w:link w:val="AufzhlungUV8"/>
    <w:rsid w:val="0039333C"/>
    <w:rPr>
      <w:rFonts w:ascii="Arial" w:hAnsi="Arial"/>
      <w:sz w:val="16"/>
      <w:szCs w:val="16"/>
    </w:rPr>
  </w:style>
  <w:style w:type="paragraph" w:customStyle="1" w:styleId="AufzhlungUV9">
    <w:name w:val="Aufzählung_UV_9"/>
    <w:link w:val="AufzhlungUV9Zchn"/>
    <w:qFormat/>
    <w:rsid w:val="00CD6D07"/>
    <w:pPr>
      <w:numPr>
        <w:numId w:val="19"/>
      </w:numPr>
      <w:spacing w:line="264" w:lineRule="auto"/>
      <w:jc w:val="both"/>
    </w:pPr>
    <w:rPr>
      <w:rFonts w:ascii="Arial" w:hAnsi="Arial"/>
      <w:sz w:val="18"/>
    </w:rPr>
  </w:style>
  <w:style w:type="character" w:customStyle="1" w:styleId="AufzhlungUV9Zchn">
    <w:name w:val="Aufzählung_UV_9 Zchn"/>
    <w:link w:val="AufzhlungUV9"/>
    <w:rsid w:val="00CD6D07"/>
    <w:rPr>
      <w:rFonts w:ascii="Arial" w:hAnsi="Arial"/>
      <w:sz w:val="18"/>
    </w:rPr>
  </w:style>
  <w:style w:type="character" w:styleId="NichtaufgelsteErwhnung">
    <w:name w:val="Unresolved Mention"/>
    <w:uiPriority w:val="99"/>
    <w:semiHidden/>
    <w:unhideWhenUsed/>
    <w:rsid w:val="00641ACB"/>
    <w:rPr>
      <w:color w:val="605E5C"/>
      <w:shd w:val="clear" w:color="auto" w:fill="E1DFDD"/>
    </w:rPr>
  </w:style>
  <w:style w:type="paragraph" w:styleId="Beschriftung">
    <w:name w:val="caption"/>
    <w:basedOn w:val="Standard"/>
    <w:next w:val="Standard"/>
    <w:unhideWhenUsed/>
    <w:qFormat/>
    <w:rsid w:val="00720E28"/>
    <w:rPr>
      <w:b/>
      <w:bCs/>
      <w:sz w:val="20"/>
      <w:szCs w:val="20"/>
    </w:rPr>
  </w:style>
  <w:style w:type="character" w:styleId="Platzhaltertext">
    <w:name w:val="Placeholder Text"/>
    <w:basedOn w:val="Absatz-Standardschriftart"/>
    <w:uiPriority w:val="99"/>
    <w:semiHidden/>
    <w:rsid w:val="00FB4EA8"/>
    <w:rPr>
      <w:color w:val="808080"/>
    </w:rPr>
  </w:style>
  <w:style w:type="paragraph" w:styleId="Listenabsatz">
    <w:name w:val="List Paragraph"/>
    <w:basedOn w:val="Standard"/>
    <w:uiPriority w:val="34"/>
    <w:qFormat/>
    <w:rsid w:val="00194C92"/>
    <w:pPr>
      <w:ind w:left="720"/>
      <w:contextualSpacing/>
    </w:pPr>
  </w:style>
  <w:style w:type="character" w:styleId="BesuchterLink">
    <w:name w:val="FollowedHyperlink"/>
    <w:basedOn w:val="Absatz-Standardschriftart"/>
    <w:rsid w:val="00C00DC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7853284">
      <w:bodyDiv w:val="1"/>
      <w:marLeft w:val="0"/>
      <w:marRight w:val="0"/>
      <w:marTop w:val="0"/>
      <w:marBottom w:val="0"/>
      <w:divBdr>
        <w:top w:val="none" w:sz="0" w:space="0" w:color="auto"/>
        <w:left w:val="none" w:sz="0" w:space="0" w:color="auto"/>
        <w:bottom w:val="none" w:sz="0" w:space="0" w:color="auto"/>
        <w:right w:val="none" w:sz="0" w:space="0" w:color="auto"/>
      </w:divBdr>
    </w:div>
    <w:div w:id="837772072">
      <w:bodyDiv w:val="1"/>
      <w:marLeft w:val="0"/>
      <w:marRight w:val="0"/>
      <w:marTop w:val="0"/>
      <w:marBottom w:val="0"/>
      <w:divBdr>
        <w:top w:val="none" w:sz="0" w:space="0" w:color="auto"/>
        <w:left w:val="none" w:sz="0" w:space="0" w:color="auto"/>
        <w:bottom w:val="none" w:sz="0" w:space="0" w:color="auto"/>
        <w:right w:val="none" w:sz="0" w:space="0" w:color="auto"/>
      </w:divBdr>
    </w:div>
    <w:div w:id="1792742608">
      <w:bodyDiv w:val="1"/>
      <w:marLeft w:val="0"/>
      <w:marRight w:val="0"/>
      <w:marTop w:val="0"/>
      <w:marBottom w:val="0"/>
      <w:divBdr>
        <w:top w:val="none" w:sz="0" w:space="0" w:color="auto"/>
        <w:left w:val="none" w:sz="0" w:space="0" w:color="auto"/>
        <w:bottom w:val="none" w:sz="0" w:space="0" w:color="auto"/>
        <w:right w:val="none" w:sz="0" w:space="0" w:color="auto"/>
      </w:divBdr>
    </w:div>
    <w:div w:id="2143116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s://bycs.link/Bypass_Hinweise" TargetMode="External"/><Relationship Id="rId3" Type="http://schemas.openxmlformats.org/officeDocument/2006/relationships/styles" Target="styles.xml"/><Relationship Id="rId21" Type="http://schemas.openxmlformats.org/officeDocument/2006/relationships/hyperlink" Target="https://bycs.link/Bypass_Lsg"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bycs.link/Bypass_Quiz"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bycs.link/Bypass_Quiz" TargetMode="Externa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hyperlink" Target="https://www.istockphoto.com/de/portfolio/coffeekai?mediatype=photography" TargetMode="External"/><Relationship Id="rId19" Type="http://schemas.openxmlformats.org/officeDocument/2006/relationships/hyperlink" Target="https://bycs.link/Bypass_Hinweise" TargetMode="External"/><Relationship Id="rId4" Type="http://schemas.openxmlformats.org/officeDocument/2006/relationships/settings" Target="settings.xml"/><Relationship Id="rId9" Type="http://schemas.openxmlformats.org/officeDocument/2006/relationships/hyperlink" Target="https://www.istockphoto.com/de/foto/solarzelle-oder-solarpanel-moderne-technologie-f%C3%BCr-die-energiewende-alternative-gm2164057854-584359384?searchscope=image%2Cfilm" TargetMode="External"/><Relationship Id="rId14" Type="http://schemas.openxmlformats.org/officeDocument/2006/relationships/image" Target="media/image5.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90.jpeg"/><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8.wmf"/></Relationships>
</file>

<file path=word/_rels/settings.xml.rels><?xml version="1.0" encoding="UTF-8" standalone="yes"?>
<Relationships xmlns="http://schemas.openxmlformats.org/package/2006/relationships"><Relationship Id="rId1" Type="http://schemas.openxmlformats.org/officeDocument/2006/relationships/attachedTemplate" Target="file:///D:\Vorlagen\Arbeitsgruppen_Vorlagen\Technik_HR2\Dokumentvorlage_HR2_Technik_AB_Hinweise.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9C66DD-52DC-4FED-AA63-69FA46373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Dokumentvorlage_HR2_Technik_AB_Hinweise</Template>
  <TotalTime>0</TotalTime>
  <Pages>1</Pages>
  <Words>295</Words>
  <Characters>1863</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Dokumentenvorlage HR Technik</vt:lpstr>
    </vt:vector>
  </TitlesOfParts>
  <Manager>JK</Manager>
  <Company>KM</Company>
  <LinksUpToDate>false</LinksUpToDate>
  <CharactersWithSpaces>2154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Dokumentenvorlage HR Technik</dc:title>
  <dc:subject/>
  <dc:creator>Technik erleben</dc:creator>
  <cp:keywords/>
  <cp:lastModifiedBy>Thomas Frank</cp:lastModifiedBy>
  <cp:revision>79</cp:revision>
  <cp:lastPrinted>2024-01-07T15:01:00Z</cp:lastPrinted>
  <dcterms:created xsi:type="dcterms:W3CDTF">2024-01-14T16:24:00Z</dcterms:created>
  <dcterms:modified xsi:type="dcterms:W3CDTF">2026-02-12T15:55:00Z</dcterms:modified>
</cp:coreProperties>
</file>